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E2CE1A7" w14:textId="77777777" w:rsidR="00D94702" w:rsidRDefault="00D94702" w:rsidP="00910383">
      <w:pPr>
        <w:pStyle w:val="NoSpacing"/>
        <w:jc w:val="center"/>
        <w:rPr>
          <w:rFonts w:asciiTheme="minorHAnsi" w:hAnsiTheme="minorHAnsi" w:cstheme="minorHAnsi"/>
          <w:b/>
          <w:sz w:val="40"/>
          <w:szCs w:val="28"/>
        </w:rPr>
      </w:pPr>
    </w:p>
    <w:p w14:paraId="53D6C22C" w14:textId="77777777" w:rsidR="00910383" w:rsidRPr="00D94702" w:rsidRDefault="00910383" w:rsidP="00910383">
      <w:pPr>
        <w:pStyle w:val="NoSpacing"/>
        <w:jc w:val="center"/>
        <w:rPr>
          <w:rFonts w:asciiTheme="minorHAnsi" w:hAnsiTheme="minorHAnsi" w:cstheme="minorHAnsi"/>
          <w:b/>
          <w:sz w:val="40"/>
          <w:szCs w:val="28"/>
        </w:rPr>
      </w:pPr>
      <w:r w:rsidRPr="00D94702">
        <w:rPr>
          <w:rFonts w:asciiTheme="minorHAnsi" w:hAnsiTheme="minorHAnsi" w:cstheme="minorHAnsi"/>
          <w:b/>
          <w:sz w:val="40"/>
          <w:szCs w:val="28"/>
        </w:rPr>
        <w:t>BIM PROJECT EXECUTION PLAN</w:t>
      </w:r>
    </w:p>
    <w:p w14:paraId="70E3E1EE" w14:textId="77777777" w:rsidR="00910383" w:rsidRPr="00D94702" w:rsidRDefault="00396FF5" w:rsidP="00910383">
      <w:pPr>
        <w:pStyle w:val="NoSpacing"/>
        <w:jc w:val="center"/>
        <w:rPr>
          <w:rFonts w:asciiTheme="minorHAnsi" w:hAnsiTheme="minorHAnsi" w:cstheme="minorHAnsi"/>
          <w:b/>
          <w:smallCaps/>
          <w:sz w:val="40"/>
          <w:szCs w:val="28"/>
        </w:rPr>
      </w:pPr>
      <w:r w:rsidRPr="00D94702">
        <w:rPr>
          <w:rFonts w:asciiTheme="minorHAnsi" w:hAnsiTheme="minorHAnsi" w:cstheme="minorHAnsi"/>
          <w:b/>
          <w:smallCaps/>
          <w:sz w:val="40"/>
          <w:szCs w:val="28"/>
        </w:rPr>
        <w:t xml:space="preserve">Version </w:t>
      </w:r>
      <w:r w:rsidR="00247B21" w:rsidRPr="00D94702">
        <w:rPr>
          <w:rFonts w:asciiTheme="minorHAnsi" w:hAnsiTheme="minorHAnsi" w:cstheme="minorHAnsi"/>
          <w:b/>
          <w:smallCaps/>
          <w:sz w:val="40"/>
          <w:szCs w:val="28"/>
        </w:rPr>
        <w:t>2.0</w:t>
      </w:r>
    </w:p>
    <w:p w14:paraId="715F6064" w14:textId="77777777" w:rsidR="00910383" w:rsidRPr="00D94702" w:rsidRDefault="00910383" w:rsidP="00910383">
      <w:pPr>
        <w:pStyle w:val="NoSpacing"/>
        <w:jc w:val="center"/>
        <w:rPr>
          <w:rFonts w:asciiTheme="minorHAnsi" w:hAnsiTheme="minorHAnsi" w:cstheme="minorHAnsi"/>
          <w:sz w:val="32"/>
          <w:szCs w:val="28"/>
        </w:rPr>
      </w:pPr>
      <w:r w:rsidRPr="00D94702">
        <w:rPr>
          <w:rFonts w:asciiTheme="minorHAnsi" w:hAnsiTheme="minorHAnsi" w:cstheme="minorHAnsi"/>
          <w:sz w:val="32"/>
          <w:szCs w:val="28"/>
        </w:rPr>
        <w:t>FOR</w:t>
      </w:r>
    </w:p>
    <w:p w14:paraId="7301E31F" w14:textId="77777777" w:rsidR="00910383" w:rsidRPr="00D94702" w:rsidRDefault="00910383" w:rsidP="00910383">
      <w:pPr>
        <w:pStyle w:val="NoSpacing"/>
        <w:jc w:val="center"/>
        <w:rPr>
          <w:rFonts w:asciiTheme="minorHAnsi" w:hAnsiTheme="minorHAnsi" w:cstheme="minorHAnsi"/>
          <w:b/>
          <w:color w:val="A6A6A6"/>
          <w:sz w:val="40"/>
          <w:szCs w:val="28"/>
        </w:rPr>
      </w:pPr>
      <w:r w:rsidRPr="00D94702">
        <w:rPr>
          <w:rFonts w:asciiTheme="minorHAnsi" w:hAnsiTheme="minorHAnsi" w:cstheme="minorHAnsi"/>
          <w:b/>
          <w:color w:val="A6A6A6"/>
          <w:sz w:val="40"/>
          <w:szCs w:val="28"/>
        </w:rPr>
        <w:t>[PROJECT TITLE]</w:t>
      </w:r>
    </w:p>
    <w:p w14:paraId="2A7313C6" w14:textId="77777777" w:rsidR="00910383" w:rsidRPr="00D94702" w:rsidRDefault="00910383" w:rsidP="00910383">
      <w:pPr>
        <w:pStyle w:val="NoSpacing"/>
        <w:jc w:val="center"/>
        <w:rPr>
          <w:rFonts w:asciiTheme="minorHAnsi" w:hAnsiTheme="minorHAnsi" w:cstheme="minorHAnsi"/>
          <w:sz w:val="32"/>
          <w:szCs w:val="28"/>
        </w:rPr>
      </w:pPr>
      <w:r w:rsidRPr="00D94702">
        <w:rPr>
          <w:rFonts w:asciiTheme="minorHAnsi" w:hAnsiTheme="minorHAnsi" w:cstheme="minorHAnsi"/>
          <w:sz w:val="32"/>
          <w:szCs w:val="28"/>
        </w:rPr>
        <w:t>DEVELOPED BY</w:t>
      </w:r>
    </w:p>
    <w:p w14:paraId="1BCA61FB" w14:textId="77777777" w:rsidR="00910383" w:rsidRPr="00D94702" w:rsidRDefault="00910383" w:rsidP="00910383">
      <w:pPr>
        <w:pStyle w:val="NoSpacing"/>
        <w:jc w:val="center"/>
        <w:rPr>
          <w:rFonts w:asciiTheme="minorHAnsi" w:hAnsiTheme="minorHAnsi" w:cstheme="minorHAnsi"/>
          <w:b/>
          <w:color w:val="A6A6A6"/>
          <w:sz w:val="40"/>
          <w:szCs w:val="28"/>
        </w:rPr>
      </w:pPr>
      <w:r w:rsidRPr="00D94702">
        <w:rPr>
          <w:rFonts w:asciiTheme="minorHAnsi" w:hAnsiTheme="minorHAnsi" w:cstheme="minorHAnsi"/>
          <w:b/>
          <w:color w:val="A6A6A6"/>
          <w:sz w:val="40"/>
          <w:szCs w:val="28"/>
        </w:rPr>
        <w:t>[AUTHOR COMPANY]</w:t>
      </w:r>
    </w:p>
    <w:p w14:paraId="3E1DA5DD" w14:textId="77777777" w:rsidR="00FE1DBE" w:rsidRPr="00F53080" w:rsidRDefault="00FE1DBE" w:rsidP="00C004E2">
      <w:pPr>
        <w:pStyle w:val="NoSpacing"/>
        <w:jc w:val="center"/>
        <w:rPr>
          <w:rFonts w:asciiTheme="minorHAnsi" w:hAnsiTheme="minorHAnsi" w:cstheme="minorHAnsi"/>
          <w:b/>
          <w:color w:val="1F497D"/>
          <w:sz w:val="28"/>
          <w:szCs w:val="28"/>
        </w:rPr>
      </w:pPr>
    </w:p>
    <w:p w14:paraId="1270D44C" w14:textId="77777777" w:rsidR="00FE1DBE" w:rsidRPr="00F53080" w:rsidRDefault="00FE1DBE" w:rsidP="00C004E2">
      <w:pPr>
        <w:pStyle w:val="NoSpacing"/>
        <w:jc w:val="center"/>
        <w:rPr>
          <w:rFonts w:asciiTheme="minorHAnsi" w:hAnsiTheme="minorHAnsi" w:cstheme="minorHAnsi"/>
          <w:b/>
          <w:color w:val="1F497D"/>
          <w:sz w:val="28"/>
          <w:szCs w:val="28"/>
        </w:rPr>
      </w:pPr>
    </w:p>
    <w:p w14:paraId="0D8D2641" w14:textId="4FFE1B34" w:rsidR="00FE1DBE" w:rsidRPr="00F53080" w:rsidRDefault="00FE1DBE" w:rsidP="00642777">
      <w:pPr>
        <w:rPr>
          <w:rFonts w:asciiTheme="minorHAnsi" w:hAnsiTheme="minorHAnsi" w:cstheme="minorHAnsi"/>
          <w:sz w:val="20"/>
          <w:szCs w:val="20"/>
        </w:rPr>
      </w:pPr>
      <w:r w:rsidRPr="00F53080">
        <w:rPr>
          <w:rFonts w:asciiTheme="minorHAnsi" w:hAnsiTheme="minorHAnsi" w:cstheme="minorHAnsi"/>
          <w:sz w:val="20"/>
          <w:szCs w:val="20"/>
        </w:rPr>
        <w:t xml:space="preserve">This template is a tool that is provided to assist in the development of a BIM project execution plan as required per contract. </w:t>
      </w:r>
      <w:r w:rsidR="00F53080">
        <w:rPr>
          <w:rFonts w:asciiTheme="minorHAnsi" w:hAnsiTheme="minorHAnsi" w:cstheme="minorHAnsi"/>
          <w:sz w:val="20"/>
          <w:szCs w:val="20"/>
        </w:rPr>
        <w:t xml:space="preserve"> </w:t>
      </w:r>
      <w:r w:rsidR="00F229B0" w:rsidRPr="00F53080">
        <w:rPr>
          <w:rFonts w:asciiTheme="minorHAnsi" w:hAnsiTheme="minorHAnsi" w:cstheme="minorHAnsi"/>
          <w:sz w:val="20"/>
          <w:szCs w:val="20"/>
        </w:rPr>
        <w:t>The template plan was created</w:t>
      </w:r>
      <w:r w:rsidRPr="00F53080">
        <w:rPr>
          <w:rFonts w:asciiTheme="minorHAnsi" w:hAnsiTheme="minorHAnsi" w:cstheme="minorHAnsi"/>
          <w:sz w:val="20"/>
          <w:szCs w:val="20"/>
        </w:rPr>
        <w:t xml:space="preserve"> from the </w:t>
      </w:r>
      <w:proofErr w:type="spellStart"/>
      <w:r w:rsidRPr="00F53080">
        <w:rPr>
          <w:rFonts w:asciiTheme="minorHAnsi" w:hAnsiTheme="minorHAnsi" w:cstheme="minorHAnsi"/>
          <w:sz w:val="20"/>
          <w:szCs w:val="20"/>
        </w:rPr>
        <w:t>buildingSMART</w:t>
      </w:r>
      <w:proofErr w:type="spellEnd"/>
      <w:r w:rsidRPr="00F53080">
        <w:rPr>
          <w:rFonts w:asciiTheme="minorHAnsi" w:hAnsiTheme="minorHAnsi" w:cstheme="minorHAnsi"/>
          <w:sz w:val="20"/>
          <w:szCs w:val="20"/>
        </w:rPr>
        <w:t xml:space="preserve"> alliance™ (</w:t>
      </w:r>
      <w:proofErr w:type="spellStart"/>
      <w:proofErr w:type="gramStart"/>
      <w:r w:rsidRPr="00F53080">
        <w:rPr>
          <w:rFonts w:asciiTheme="minorHAnsi" w:hAnsiTheme="minorHAnsi" w:cstheme="minorHAnsi"/>
          <w:sz w:val="20"/>
          <w:szCs w:val="20"/>
        </w:rPr>
        <w:t>bSa</w:t>
      </w:r>
      <w:proofErr w:type="spellEnd"/>
      <w:proofErr w:type="gramEnd"/>
      <w:r w:rsidRPr="00F53080">
        <w:rPr>
          <w:rFonts w:asciiTheme="minorHAnsi" w:hAnsiTheme="minorHAnsi" w:cstheme="minorHAnsi"/>
          <w:sz w:val="20"/>
          <w:szCs w:val="20"/>
        </w:rPr>
        <w:t xml:space="preserve">) Project “BIM Project Execution Planning” as developed by The Computer Integrated Construction (CIC) Research Group of The Pennsylvania State University. </w:t>
      </w:r>
      <w:r w:rsidR="00F53080">
        <w:rPr>
          <w:rFonts w:asciiTheme="minorHAnsi" w:hAnsiTheme="minorHAnsi" w:cstheme="minorHAnsi"/>
          <w:sz w:val="20"/>
          <w:szCs w:val="20"/>
        </w:rPr>
        <w:t xml:space="preserve"> </w:t>
      </w:r>
      <w:r w:rsidRPr="00F53080">
        <w:rPr>
          <w:rFonts w:asciiTheme="minorHAnsi" w:hAnsiTheme="minorHAnsi" w:cstheme="minorHAnsi"/>
          <w:sz w:val="20"/>
          <w:szCs w:val="20"/>
        </w:rPr>
        <w:t xml:space="preserve">The </w:t>
      </w:r>
      <w:proofErr w:type="spellStart"/>
      <w:r w:rsidRPr="00F53080">
        <w:rPr>
          <w:rFonts w:asciiTheme="minorHAnsi" w:hAnsiTheme="minorHAnsi" w:cstheme="minorHAnsi"/>
          <w:sz w:val="20"/>
          <w:szCs w:val="20"/>
        </w:rPr>
        <w:t>bSa</w:t>
      </w:r>
      <w:proofErr w:type="spellEnd"/>
      <w:r w:rsidRPr="00F53080">
        <w:rPr>
          <w:rFonts w:asciiTheme="minorHAnsi" w:hAnsiTheme="minorHAnsi" w:cstheme="minorHAnsi"/>
          <w:sz w:val="20"/>
          <w:szCs w:val="20"/>
        </w:rPr>
        <w:t xml:space="preserve"> project is sponsored by The Charles </w:t>
      </w:r>
      <w:proofErr w:type="spellStart"/>
      <w:r w:rsidRPr="00F53080">
        <w:rPr>
          <w:rFonts w:asciiTheme="minorHAnsi" w:hAnsiTheme="minorHAnsi" w:cstheme="minorHAnsi"/>
          <w:sz w:val="20"/>
          <w:szCs w:val="20"/>
        </w:rPr>
        <w:t>Pankow</w:t>
      </w:r>
      <w:proofErr w:type="spellEnd"/>
      <w:r w:rsidRPr="00F53080">
        <w:rPr>
          <w:rFonts w:asciiTheme="minorHAnsi" w:hAnsiTheme="minorHAnsi" w:cstheme="minorHAnsi"/>
          <w:sz w:val="20"/>
          <w:szCs w:val="20"/>
        </w:rPr>
        <w:t xml:space="preserve"> Foundation (</w:t>
      </w:r>
      <w:hyperlink r:id="rId10" w:history="1">
        <w:r w:rsidRPr="00F53080">
          <w:rPr>
            <w:rStyle w:val="Hyperlink"/>
            <w:rFonts w:asciiTheme="minorHAnsi" w:hAnsiTheme="minorHAnsi" w:cstheme="minorHAnsi"/>
            <w:sz w:val="20"/>
            <w:szCs w:val="20"/>
          </w:rPr>
          <w:t>http://www.pankowfoundation.org</w:t>
        </w:r>
      </w:hyperlink>
      <w:r w:rsidRPr="00F53080">
        <w:rPr>
          <w:rFonts w:asciiTheme="minorHAnsi" w:hAnsiTheme="minorHAnsi" w:cstheme="minorHAnsi"/>
          <w:sz w:val="20"/>
          <w:szCs w:val="20"/>
        </w:rPr>
        <w:t>), Construction Industry Institute (CII) (</w:t>
      </w:r>
      <w:hyperlink r:id="rId11" w:history="1">
        <w:r w:rsidRPr="00F53080">
          <w:rPr>
            <w:rStyle w:val="Hyperlink"/>
            <w:rFonts w:asciiTheme="minorHAnsi" w:hAnsiTheme="minorHAnsi" w:cstheme="minorHAnsi"/>
            <w:sz w:val="20"/>
            <w:szCs w:val="20"/>
          </w:rPr>
          <w:t>http://www.construction‐institute.org</w:t>
        </w:r>
      </w:hyperlink>
      <w:r w:rsidRPr="00F53080">
        <w:rPr>
          <w:rFonts w:asciiTheme="minorHAnsi" w:hAnsiTheme="minorHAnsi" w:cstheme="minorHAnsi"/>
          <w:sz w:val="20"/>
          <w:szCs w:val="20"/>
        </w:rPr>
        <w:t>), Penn State Office of Physical Plant (OPP) (</w:t>
      </w:r>
      <w:hyperlink r:id="rId12" w:history="1">
        <w:r w:rsidRPr="00F53080">
          <w:rPr>
            <w:rStyle w:val="Hyperlink"/>
            <w:rFonts w:asciiTheme="minorHAnsi" w:hAnsiTheme="minorHAnsi" w:cstheme="minorHAnsi"/>
            <w:sz w:val="20"/>
            <w:szCs w:val="20"/>
          </w:rPr>
          <w:t>http://www.opp.psu.edu</w:t>
        </w:r>
      </w:hyperlink>
      <w:r w:rsidRPr="00F53080">
        <w:rPr>
          <w:rFonts w:asciiTheme="minorHAnsi" w:hAnsiTheme="minorHAnsi" w:cstheme="minorHAnsi"/>
          <w:sz w:val="20"/>
          <w:szCs w:val="20"/>
        </w:rPr>
        <w:t>), and The Partnership for Achieving Construction Excellence (PACE) (</w:t>
      </w:r>
      <w:hyperlink r:id="rId13" w:history="1">
        <w:r w:rsidRPr="00F53080">
          <w:rPr>
            <w:rStyle w:val="Hyperlink"/>
            <w:rFonts w:asciiTheme="minorHAnsi" w:hAnsiTheme="minorHAnsi" w:cstheme="minorHAnsi"/>
            <w:sz w:val="20"/>
            <w:szCs w:val="20"/>
          </w:rPr>
          <w:t>http://www.engr.psu.edu/pace</w:t>
        </w:r>
      </w:hyperlink>
      <w:r w:rsidRPr="00F53080">
        <w:rPr>
          <w:rFonts w:asciiTheme="minorHAnsi" w:hAnsiTheme="minorHAnsi" w:cstheme="minorHAnsi"/>
          <w:sz w:val="20"/>
          <w:szCs w:val="20"/>
        </w:rPr>
        <w:t xml:space="preserve">). The BIM Project Execution Planning Guide can be downloaded at </w:t>
      </w:r>
      <w:hyperlink r:id="rId14" w:history="1">
        <w:r w:rsidRPr="00F53080">
          <w:rPr>
            <w:rStyle w:val="Hyperlink"/>
            <w:rFonts w:asciiTheme="minorHAnsi" w:hAnsiTheme="minorHAnsi" w:cstheme="minorHAnsi"/>
            <w:sz w:val="20"/>
            <w:szCs w:val="20"/>
          </w:rPr>
          <w:t>http://www.engr.psu.edu/BIM/PxP</w:t>
        </w:r>
      </w:hyperlink>
      <w:r w:rsidRPr="00F53080">
        <w:rPr>
          <w:rFonts w:asciiTheme="minorHAnsi" w:hAnsiTheme="minorHAnsi" w:cstheme="minorHAnsi"/>
          <w:color w:val="0070C0"/>
          <w:sz w:val="20"/>
          <w:szCs w:val="20"/>
        </w:rPr>
        <w:t>.</w:t>
      </w:r>
    </w:p>
    <w:p w14:paraId="7B013964" w14:textId="77777777" w:rsidR="00FE1DBE" w:rsidRPr="00F53080" w:rsidRDefault="00FE1DBE" w:rsidP="00FE1DBE">
      <w:pPr>
        <w:pStyle w:val="ListParagraph"/>
        <w:rPr>
          <w:rFonts w:asciiTheme="minorHAnsi" w:hAnsiTheme="minorHAnsi" w:cstheme="minorHAnsi"/>
          <w:sz w:val="20"/>
          <w:szCs w:val="20"/>
        </w:rPr>
      </w:pPr>
    </w:p>
    <w:p w14:paraId="7903B0DA" w14:textId="77777777" w:rsidR="00FE1DBE" w:rsidRPr="00F53080" w:rsidRDefault="00FE1DBE" w:rsidP="008859D8">
      <w:pPr>
        <w:rPr>
          <w:rFonts w:asciiTheme="minorHAnsi" w:hAnsiTheme="minorHAnsi" w:cstheme="minorHAnsi"/>
          <w:sz w:val="20"/>
          <w:szCs w:val="20"/>
        </w:rPr>
      </w:pPr>
      <w:r w:rsidRPr="00F53080">
        <w:rPr>
          <w:rStyle w:val="ExampleTEXTChar1"/>
          <w:rFonts w:asciiTheme="minorHAnsi" w:hAnsiTheme="minorHAnsi" w:cstheme="minorHAnsi"/>
          <w:sz w:val="20"/>
          <w:szCs w:val="20"/>
        </w:rPr>
        <w:t>This coversheet can be replaced by a company specific coversheet that includes at a minimum document title, project title, project location, author company, and project number.</w:t>
      </w:r>
    </w:p>
    <w:p w14:paraId="1DA4A165" w14:textId="77777777" w:rsidR="00EF458D" w:rsidRPr="00F53080" w:rsidRDefault="00EF458D" w:rsidP="00C004E2">
      <w:pPr>
        <w:pStyle w:val="NoSpacing"/>
        <w:jc w:val="center"/>
        <w:rPr>
          <w:rFonts w:asciiTheme="minorHAnsi" w:hAnsiTheme="minorHAnsi" w:cstheme="minorHAnsi"/>
          <w:b/>
          <w:color w:val="1F497D"/>
          <w:sz w:val="20"/>
          <w:szCs w:val="20"/>
        </w:rPr>
      </w:pPr>
    </w:p>
    <w:p w14:paraId="4FD05F74" w14:textId="77777777" w:rsidR="00396FF5" w:rsidRPr="00F53080" w:rsidRDefault="00396FF5" w:rsidP="00396FF5">
      <w:pPr>
        <w:rPr>
          <w:rFonts w:asciiTheme="minorHAnsi" w:hAnsiTheme="minorHAnsi" w:cstheme="minorHAnsi"/>
          <w:sz w:val="20"/>
          <w:szCs w:val="20"/>
        </w:rPr>
      </w:pPr>
      <w:r w:rsidRPr="00F53080">
        <w:rPr>
          <w:rFonts w:asciiTheme="minorHAnsi" w:hAnsiTheme="minorHAnsi" w:cstheme="minorHAnsi"/>
          <w:sz w:val="20"/>
          <w:szCs w:val="20"/>
        </w:rPr>
        <w:t>This work is licensed under the Creative Commons Attribution-Share Alike 3.0 United States License</w:t>
      </w:r>
      <w:proofErr w:type="gramStart"/>
      <w:r w:rsidRPr="00F53080">
        <w:rPr>
          <w:rFonts w:asciiTheme="minorHAnsi" w:hAnsiTheme="minorHAnsi" w:cstheme="minorHAnsi"/>
          <w:sz w:val="20"/>
          <w:szCs w:val="20"/>
        </w:rPr>
        <w:t xml:space="preserve">. </w:t>
      </w:r>
      <w:proofErr w:type="gramEnd"/>
      <w:r w:rsidRPr="00F53080">
        <w:rPr>
          <w:rFonts w:asciiTheme="minorHAnsi" w:hAnsiTheme="minorHAnsi" w:cstheme="minorHAnsi"/>
          <w:sz w:val="20"/>
          <w:szCs w:val="20"/>
        </w:rPr>
        <w:t xml:space="preserve">To view a copy of this license, visit http://creativecommons.org/licenses/by-sa/3.0/us/ or send a letter to Creative Commons, 171 Second Street, Suite 300, </w:t>
      </w:r>
      <w:proofErr w:type="gramStart"/>
      <w:r w:rsidRPr="00F53080">
        <w:rPr>
          <w:rFonts w:asciiTheme="minorHAnsi" w:hAnsiTheme="minorHAnsi" w:cstheme="minorHAnsi"/>
          <w:sz w:val="20"/>
          <w:szCs w:val="20"/>
        </w:rPr>
        <w:t>San</w:t>
      </w:r>
      <w:proofErr w:type="gramEnd"/>
      <w:r w:rsidRPr="00F53080">
        <w:rPr>
          <w:rFonts w:asciiTheme="minorHAnsi" w:hAnsiTheme="minorHAnsi" w:cstheme="minorHAnsi"/>
          <w:sz w:val="20"/>
          <w:szCs w:val="20"/>
        </w:rPr>
        <w:t xml:space="preserve"> Francisco, California, 94105, USA.</w:t>
      </w:r>
    </w:p>
    <w:p w14:paraId="07EAD516" w14:textId="77777777" w:rsidR="00EF458D" w:rsidRPr="00F53080" w:rsidRDefault="00EF458D" w:rsidP="00C004E2">
      <w:pPr>
        <w:pStyle w:val="NoSpacing"/>
        <w:jc w:val="center"/>
        <w:rPr>
          <w:rFonts w:asciiTheme="minorHAnsi" w:hAnsiTheme="minorHAnsi" w:cstheme="minorHAnsi"/>
          <w:b/>
          <w:color w:val="1F497D"/>
          <w:sz w:val="20"/>
          <w:szCs w:val="20"/>
        </w:rPr>
      </w:pPr>
    </w:p>
    <w:p w14:paraId="538CD4B1" w14:textId="66FEFB6C" w:rsidR="00EF458D" w:rsidRPr="00F53080" w:rsidRDefault="00EF458D" w:rsidP="00F53080">
      <w:pPr>
        <w:pStyle w:val="NoSpacing"/>
        <w:rPr>
          <w:rFonts w:asciiTheme="minorHAnsi" w:hAnsiTheme="minorHAnsi" w:cstheme="minorHAnsi"/>
          <w:b/>
          <w:color w:val="1F497D"/>
          <w:sz w:val="20"/>
          <w:szCs w:val="20"/>
        </w:rPr>
      </w:pPr>
    </w:p>
    <w:p w14:paraId="5CC87A51" w14:textId="77777777" w:rsidR="00EF458D" w:rsidRPr="00F53080" w:rsidRDefault="00EF458D" w:rsidP="00C004E2">
      <w:pPr>
        <w:pStyle w:val="NoSpacing"/>
        <w:jc w:val="center"/>
        <w:rPr>
          <w:rFonts w:ascii="Times New Roman" w:hAnsi="Times New Roman" w:cs="Times New Roman"/>
          <w:b/>
          <w:color w:val="1F497D"/>
          <w:sz w:val="20"/>
          <w:szCs w:val="20"/>
        </w:rPr>
      </w:pPr>
    </w:p>
    <w:p w14:paraId="12096479" w14:textId="05C79F1C" w:rsidR="00EC263C" w:rsidRDefault="002C0A54" w:rsidP="00B80E28">
      <w:pPr>
        <w:pStyle w:val="NoSpacing"/>
        <w:rPr>
          <w:b/>
          <w:color w:val="1F497D"/>
          <w:sz w:val="28"/>
          <w:szCs w:val="28"/>
        </w:rPr>
        <w:sectPr w:rsidR="00EC263C" w:rsidSect="00B424A6">
          <w:headerReference w:type="default" r:id="rId15"/>
          <w:pgSz w:w="12240" w:h="15840"/>
          <w:pgMar w:top="1440" w:right="1440" w:bottom="1440" w:left="1440" w:header="720" w:footer="720" w:gutter="0"/>
          <w:pgNumType w:fmt="lowerRoman" w:start="1"/>
          <w:cols w:space="720"/>
          <w:docGrid w:linePitch="360"/>
        </w:sectPr>
      </w:pPr>
      <w:bookmarkStart w:id="0" w:name="_GoBack"/>
      <w:bookmarkEnd w:id="0"/>
      <w:r w:rsidRPr="002C0A54">
        <w:rPr>
          <w:b/>
          <w:noProof/>
          <w:color w:val="1F497D"/>
          <w:sz w:val="28"/>
          <w:szCs w:val="28"/>
        </w:rPr>
        <w:drawing>
          <wp:anchor distT="0" distB="0" distL="114300" distR="114300" simplePos="0" relativeHeight="251669504" behindDoc="1" locked="0" layoutInCell="1" allowOverlap="1" wp14:editId="718511D0">
            <wp:simplePos x="0" y="0"/>
            <wp:positionH relativeFrom="column">
              <wp:posOffset>1517650</wp:posOffset>
            </wp:positionH>
            <wp:positionV relativeFrom="paragraph">
              <wp:posOffset>1940560</wp:posOffset>
            </wp:positionV>
            <wp:extent cx="1551940" cy="509905"/>
            <wp:effectExtent l="0" t="0" r="0" b="0"/>
            <wp:wrapSquare wrapText="bothSides"/>
            <wp:docPr id="5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2"/>
                    <pic:cNvPicPr>
                      <a:picLocks noChangeAspect="1" noChangeArrowheads="1"/>
                    </pic:cNvPicPr>
                  </pic:nvPicPr>
                  <pic:blipFill>
                    <a:blip r:embed="rId16" cstate="print"/>
                    <a:srcRect l="43855" t="55231" r="818" b="8459"/>
                    <a:stretch>
                      <a:fillRect/>
                    </a:stretch>
                  </pic:blipFill>
                  <pic:spPr bwMode="auto">
                    <a:xfrm>
                      <a:off x="0" y="0"/>
                      <a:ext cx="1551940" cy="509905"/>
                    </a:xfrm>
                    <a:prstGeom prst="rect">
                      <a:avLst/>
                    </a:prstGeom>
                    <a:noFill/>
                    <a:ln w="9525">
                      <a:noFill/>
                      <a:miter lim="800000"/>
                      <a:headEnd/>
                      <a:tailEnd/>
                    </a:ln>
                  </pic:spPr>
                </pic:pic>
              </a:graphicData>
            </a:graphic>
          </wp:anchor>
        </w:drawing>
      </w:r>
      <w:r w:rsidRPr="002C0A54">
        <w:rPr>
          <w:b/>
          <w:noProof/>
          <w:color w:val="1F497D"/>
          <w:sz w:val="28"/>
          <w:szCs w:val="28"/>
        </w:rPr>
        <w:drawing>
          <wp:anchor distT="0" distB="0" distL="114300" distR="114300" simplePos="0" relativeHeight="251668480" behindDoc="0" locked="0" layoutInCell="1" allowOverlap="1" wp14:editId="7BE6161F">
            <wp:simplePos x="0" y="0"/>
            <wp:positionH relativeFrom="margin">
              <wp:posOffset>146050</wp:posOffset>
            </wp:positionH>
            <wp:positionV relativeFrom="paragraph">
              <wp:posOffset>1914525</wp:posOffset>
            </wp:positionV>
            <wp:extent cx="1275715" cy="531495"/>
            <wp:effectExtent l="0" t="0" r="0" b="0"/>
            <wp:wrapSquare wrapText="bothSides"/>
            <wp:docPr id="5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2"/>
                    <pic:cNvPicPr>
                      <a:picLocks noChangeArrowheads="1"/>
                    </pic:cNvPicPr>
                  </pic:nvPicPr>
                  <pic:blipFill>
                    <a:blip r:embed="rId16" cstate="print">
                      <a:clrChange>
                        <a:clrFrom>
                          <a:srgbClr xmlns:a14="http://schemas.microsoft.com/office/drawing/2010/main" val="FAFAFA" mc:Ignorable=""/>
                        </a:clrFrom>
                        <a:clrTo>
                          <a:srgbClr xmlns:a14="http://schemas.microsoft.com/office/drawing/2010/main" val="FAFAFA" mc:Ignorable="">
                            <a:alpha val="0"/>
                          </a:srgbClr>
                        </a:clrTo>
                      </a:clrChange>
                    </a:blip>
                    <a:srcRect t="55827" r="58100" b="1128"/>
                    <a:stretch>
                      <a:fillRect/>
                    </a:stretch>
                  </pic:blipFill>
                  <pic:spPr bwMode="auto">
                    <a:xfrm>
                      <a:off x="0" y="0"/>
                      <a:ext cx="1275715" cy="531495"/>
                    </a:xfrm>
                    <a:prstGeom prst="rect">
                      <a:avLst/>
                    </a:prstGeom>
                    <a:noFill/>
                    <a:ln w="9525">
                      <a:noFill/>
                      <a:miter lim="800000"/>
                      <a:headEnd/>
                      <a:tailEnd/>
                    </a:ln>
                  </pic:spPr>
                </pic:pic>
              </a:graphicData>
            </a:graphic>
          </wp:anchor>
        </w:drawing>
      </w:r>
      <w:r w:rsidRPr="002C0A54">
        <w:rPr>
          <w:b/>
          <w:noProof/>
          <w:color w:val="1F497D"/>
          <w:sz w:val="28"/>
          <w:szCs w:val="28"/>
        </w:rPr>
        <w:drawing>
          <wp:anchor distT="0" distB="0" distL="114300" distR="114300" simplePos="0" relativeHeight="251667456" behindDoc="0" locked="0" layoutInCell="1" allowOverlap="1" wp14:editId="42AF3510">
            <wp:simplePos x="0" y="0"/>
            <wp:positionH relativeFrom="column">
              <wp:posOffset>146050</wp:posOffset>
            </wp:positionH>
            <wp:positionV relativeFrom="paragraph">
              <wp:posOffset>1198880</wp:posOffset>
            </wp:positionV>
            <wp:extent cx="2934335" cy="711835"/>
            <wp:effectExtent l="0" t="0" r="0" b="0"/>
            <wp:wrapSquare wrapText="bothSides"/>
            <wp:docPr id="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16" cstate="print"/>
                    <a:srcRect l="1619" t="3320" r="1202" b="48286"/>
                    <a:stretch>
                      <a:fillRect/>
                    </a:stretch>
                  </pic:blipFill>
                  <pic:spPr bwMode="auto">
                    <a:xfrm>
                      <a:off x="0" y="0"/>
                      <a:ext cx="2934335" cy="711835"/>
                    </a:xfrm>
                    <a:prstGeom prst="rect">
                      <a:avLst/>
                    </a:prstGeom>
                    <a:noFill/>
                    <a:ln w="9525">
                      <a:noFill/>
                      <a:miter lim="800000"/>
                      <a:headEnd/>
                      <a:tailEnd/>
                    </a:ln>
                  </pic:spPr>
                </pic:pic>
              </a:graphicData>
            </a:graphic>
          </wp:anchor>
        </w:drawing>
      </w:r>
      <w:r w:rsidRPr="002C0A54">
        <w:rPr>
          <w:b/>
          <w:noProof/>
          <w:color w:val="1F497D"/>
          <w:sz w:val="28"/>
          <w:szCs w:val="28"/>
        </w:rPr>
        <w:drawing>
          <wp:anchor distT="0" distB="0" distL="114300" distR="114300" simplePos="0" relativeHeight="251666432" behindDoc="0" locked="0" layoutInCell="1" allowOverlap="1" wp14:editId="528B3492">
            <wp:simplePos x="0" y="0"/>
            <wp:positionH relativeFrom="margin">
              <wp:posOffset>3181350</wp:posOffset>
            </wp:positionH>
            <wp:positionV relativeFrom="paragraph">
              <wp:posOffset>1569720</wp:posOffset>
            </wp:positionV>
            <wp:extent cx="2934335" cy="616585"/>
            <wp:effectExtent l="0" t="0" r="0" b="0"/>
            <wp:wrapTopAndBottom/>
            <wp:docPr id="5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cstate="print"/>
                    <a:srcRect/>
                    <a:stretch>
                      <a:fillRect/>
                    </a:stretch>
                  </pic:blipFill>
                  <pic:spPr bwMode="auto">
                    <a:xfrm>
                      <a:off x="0" y="0"/>
                      <a:ext cx="2934335" cy="616585"/>
                    </a:xfrm>
                    <a:prstGeom prst="rect">
                      <a:avLst/>
                    </a:prstGeom>
                    <a:noFill/>
                    <a:ln w="9525">
                      <a:noFill/>
                      <a:miter lim="800000"/>
                      <a:headEnd/>
                      <a:tailEnd/>
                    </a:ln>
                  </pic:spPr>
                </pic:pic>
              </a:graphicData>
            </a:graphic>
          </wp:anchor>
        </w:drawing>
      </w:r>
      <w:r w:rsidRPr="002C0A54">
        <w:rPr>
          <w:b/>
          <w:noProof/>
          <w:color w:val="1F497D"/>
          <w:sz w:val="28"/>
          <w:szCs w:val="28"/>
        </w:rPr>
        <w:drawing>
          <wp:anchor distT="0" distB="0" distL="114300" distR="114300" simplePos="0" relativeHeight="251670528" behindDoc="0" locked="0" layoutInCell="1" allowOverlap="1" wp14:editId="1BDF8A6F">
            <wp:simplePos x="0" y="0"/>
            <wp:positionH relativeFrom="margin">
              <wp:posOffset>146050</wp:posOffset>
            </wp:positionH>
            <wp:positionV relativeFrom="margin">
              <wp:posOffset>7737475</wp:posOffset>
            </wp:positionV>
            <wp:extent cx="2923540" cy="509905"/>
            <wp:effectExtent l="0" t="0" r="0" b="0"/>
            <wp:wrapSquare wrapText="bothSides"/>
            <wp:docPr id="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3"/>
                    <pic:cNvPicPr>
                      <a:picLocks noChangeAspect="1" noChangeArrowheads="1"/>
                    </pic:cNvPicPr>
                  </pic:nvPicPr>
                  <pic:blipFill>
                    <a:blip r:embed="rId18" cstate="print"/>
                    <a:srcRect l="19315" t="17969" r="5296" b="65625"/>
                    <a:stretch>
                      <a:fillRect/>
                    </a:stretch>
                  </pic:blipFill>
                  <pic:spPr bwMode="auto">
                    <a:xfrm>
                      <a:off x="0" y="0"/>
                      <a:ext cx="2923540" cy="509905"/>
                    </a:xfrm>
                    <a:prstGeom prst="rect">
                      <a:avLst/>
                    </a:prstGeom>
                    <a:noFill/>
                    <a:ln w="9525">
                      <a:noFill/>
                      <a:miter lim="800000"/>
                      <a:headEnd/>
                      <a:tailEnd/>
                    </a:ln>
                  </pic:spPr>
                </pic:pic>
              </a:graphicData>
            </a:graphic>
          </wp:anchor>
        </w:drawing>
      </w:r>
      <w:r w:rsidRPr="002C0A54">
        <w:rPr>
          <w:b/>
          <w:noProof/>
          <w:color w:val="1F497D"/>
          <w:sz w:val="28"/>
          <w:szCs w:val="28"/>
        </w:rPr>
        <w:drawing>
          <wp:anchor distT="0" distB="0" distL="114300" distR="114300" simplePos="0" relativeHeight="251671552" behindDoc="0" locked="0" layoutInCell="1" allowOverlap="1" wp14:editId="12D4ABF8">
            <wp:simplePos x="0" y="0"/>
            <wp:positionH relativeFrom="margin">
              <wp:posOffset>3161414</wp:posOffset>
            </wp:positionH>
            <wp:positionV relativeFrom="paragraph">
              <wp:posOffset>2247885</wp:posOffset>
            </wp:positionV>
            <wp:extent cx="2934586" cy="733647"/>
            <wp:effectExtent l="19050" t="0" r="0" b="0"/>
            <wp:wrapSquare wrapText="bothSides"/>
            <wp:docPr id="55" name="Picture 5"/>
            <wp:cNvGraphicFramePr/>
            <a:graphic xmlns:a="http://schemas.openxmlformats.org/drawingml/2006/main">
              <a:graphicData uri="http://schemas.openxmlformats.org/drawingml/2006/picture">
                <pic:pic xmlns:pic="http://schemas.openxmlformats.org/drawingml/2006/picture">
                  <pic:nvPicPr>
                    <pic:cNvPr id="1030" name="Picture 6"/>
                    <pic:cNvPicPr>
                      <a:picLocks noChangeAspect="1" noChangeArrowheads="1"/>
                    </pic:cNvPicPr>
                  </pic:nvPicPr>
                  <pic:blipFill>
                    <a:blip r:embed="rId19" cstate="print"/>
                    <a:srcRect/>
                    <a:stretch>
                      <a:fillRect/>
                    </a:stretch>
                  </pic:blipFill>
                  <pic:spPr bwMode="auto">
                    <a:xfrm>
                      <a:off x="0" y="0"/>
                      <a:ext cx="2934970" cy="733425"/>
                    </a:xfrm>
                    <a:prstGeom prst="rect">
                      <a:avLst/>
                    </a:prstGeom>
                    <a:noFill/>
                    <a:ln w="9525">
                      <a:noFill/>
                      <a:miter lim="800000"/>
                      <a:headEnd/>
                      <a:tailEnd/>
                    </a:ln>
                  </pic:spPr>
                </pic:pic>
              </a:graphicData>
            </a:graphic>
          </wp:anchor>
        </w:drawing>
      </w:r>
    </w:p>
    <w:p w14:paraId="0D6030C7" w14:textId="77777777" w:rsidR="00C004E2" w:rsidRPr="008B6D69" w:rsidRDefault="00824A47" w:rsidP="00C004E2">
      <w:pPr>
        <w:pStyle w:val="NoSpacing"/>
        <w:jc w:val="center"/>
        <w:rPr>
          <w:b/>
          <w:sz w:val="28"/>
          <w:szCs w:val="28"/>
        </w:rPr>
      </w:pPr>
      <w:r w:rsidRPr="008B6D69">
        <w:rPr>
          <w:b/>
          <w:sz w:val="28"/>
          <w:szCs w:val="28"/>
        </w:rPr>
        <w:lastRenderedPageBreak/>
        <w:t>BIM PROJECT EXECUTION PLAN</w:t>
      </w:r>
    </w:p>
    <w:p w14:paraId="3E3C0C53" w14:textId="28A4895B" w:rsidR="00C004E2" w:rsidRPr="008B6D69" w:rsidRDefault="00396FF5" w:rsidP="00C004E2">
      <w:pPr>
        <w:pStyle w:val="NoSpacing"/>
        <w:jc w:val="center"/>
        <w:rPr>
          <w:rFonts w:ascii="Arial (W1)" w:hAnsi="Arial (W1)"/>
          <w:b/>
          <w:smallCaps/>
          <w:sz w:val="28"/>
          <w:szCs w:val="28"/>
        </w:rPr>
      </w:pPr>
      <w:r>
        <w:rPr>
          <w:rFonts w:ascii="Arial (W1)" w:hAnsi="Arial (W1)"/>
          <w:b/>
          <w:smallCaps/>
          <w:sz w:val="28"/>
          <w:szCs w:val="28"/>
        </w:rPr>
        <w:t xml:space="preserve">Version </w:t>
      </w:r>
      <w:r w:rsidR="00F53080">
        <w:rPr>
          <w:rFonts w:ascii="Arial (W1)" w:hAnsi="Arial (W1)"/>
          <w:b/>
          <w:smallCaps/>
          <w:sz w:val="28"/>
          <w:szCs w:val="28"/>
        </w:rPr>
        <w:t>2.0</w:t>
      </w:r>
    </w:p>
    <w:p w14:paraId="20B19150" w14:textId="77777777" w:rsidR="00824A47" w:rsidRPr="008B6D69" w:rsidRDefault="00824A47" w:rsidP="00824A47">
      <w:pPr>
        <w:pStyle w:val="NoSpacing"/>
        <w:jc w:val="center"/>
        <w:rPr>
          <w:sz w:val="22"/>
          <w:szCs w:val="28"/>
        </w:rPr>
      </w:pPr>
      <w:r w:rsidRPr="008B6D69">
        <w:rPr>
          <w:sz w:val="22"/>
          <w:szCs w:val="28"/>
        </w:rPr>
        <w:t>FOR</w:t>
      </w:r>
    </w:p>
    <w:p w14:paraId="572076A3" w14:textId="77777777" w:rsidR="00824A47" w:rsidRPr="008B6D69" w:rsidRDefault="00824A47" w:rsidP="00824A47">
      <w:pPr>
        <w:pStyle w:val="NoSpacing"/>
        <w:jc w:val="center"/>
        <w:rPr>
          <w:b/>
          <w:color w:val="A6A6A6"/>
          <w:sz w:val="28"/>
          <w:szCs w:val="28"/>
        </w:rPr>
      </w:pPr>
      <w:r w:rsidRPr="008B6D69">
        <w:rPr>
          <w:b/>
          <w:color w:val="A6A6A6"/>
          <w:sz w:val="28"/>
          <w:szCs w:val="28"/>
        </w:rPr>
        <w:t>[PROJECT TITLE]</w:t>
      </w:r>
    </w:p>
    <w:p w14:paraId="13743D7C" w14:textId="77777777" w:rsidR="00062153" w:rsidRPr="008B6D69" w:rsidRDefault="00062153" w:rsidP="00824A47">
      <w:pPr>
        <w:pStyle w:val="NoSpacing"/>
        <w:jc w:val="center"/>
        <w:rPr>
          <w:sz w:val="22"/>
          <w:szCs w:val="28"/>
        </w:rPr>
      </w:pPr>
      <w:r w:rsidRPr="008B6D69">
        <w:rPr>
          <w:sz w:val="22"/>
          <w:szCs w:val="28"/>
        </w:rPr>
        <w:t>DEVELOPED BY</w:t>
      </w:r>
    </w:p>
    <w:p w14:paraId="6D677198" w14:textId="77777777" w:rsidR="00824A47" w:rsidRPr="008B6D69" w:rsidRDefault="00062153" w:rsidP="00062153">
      <w:pPr>
        <w:pStyle w:val="NoSpacing"/>
        <w:jc w:val="center"/>
        <w:rPr>
          <w:b/>
          <w:color w:val="A6A6A6"/>
          <w:sz w:val="28"/>
          <w:szCs w:val="28"/>
        </w:rPr>
      </w:pPr>
      <w:r w:rsidRPr="008B6D69">
        <w:rPr>
          <w:b/>
          <w:color w:val="A6A6A6"/>
          <w:sz w:val="28"/>
          <w:szCs w:val="28"/>
        </w:rPr>
        <w:t>[AUTHOR COMPANY]</w:t>
      </w:r>
    </w:p>
    <w:p w14:paraId="347DD339" w14:textId="77777777" w:rsidR="007155E1" w:rsidRPr="008B6D69" w:rsidRDefault="007155E1" w:rsidP="00062153">
      <w:pPr>
        <w:pStyle w:val="NoSpacing"/>
        <w:jc w:val="center"/>
        <w:rPr>
          <w:b/>
          <w:sz w:val="28"/>
          <w:szCs w:val="28"/>
        </w:rPr>
      </w:pPr>
    </w:p>
    <w:p w14:paraId="5A1D070D" w14:textId="77777777" w:rsidR="007155E1" w:rsidRPr="008B6D69" w:rsidRDefault="007155E1" w:rsidP="00062153">
      <w:pPr>
        <w:pStyle w:val="NoSpacing"/>
        <w:jc w:val="center"/>
        <w:rPr>
          <w:b/>
          <w:sz w:val="28"/>
          <w:szCs w:val="28"/>
        </w:rPr>
      </w:pPr>
    </w:p>
    <w:p w14:paraId="26A4534B" w14:textId="77777777" w:rsidR="007155E1" w:rsidRPr="007155E1" w:rsidRDefault="007155E1" w:rsidP="00EC263C">
      <w:pPr>
        <w:pStyle w:val="TableofContents"/>
      </w:pPr>
      <w:r w:rsidRPr="007155E1">
        <w:t>Table of Contents</w:t>
      </w:r>
    </w:p>
    <w:p w14:paraId="091C285C" w14:textId="77777777" w:rsidR="00396FF5" w:rsidRDefault="00C7611C">
      <w:pPr>
        <w:pStyle w:val="TOC1"/>
        <w:rPr>
          <w:rFonts w:asciiTheme="minorHAnsi" w:eastAsiaTheme="minorEastAsia" w:hAnsiTheme="minorHAnsi" w:cstheme="minorBidi"/>
          <w:smallCaps w:val="0"/>
          <w:noProof/>
          <w:sz w:val="22"/>
        </w:rPr>
      </w:pPr>
      <w:r>
        <w:rPr>
          <w:color w:val="1F497D"/>
        </w:rPr>
        <w:fldChar w:fldCharType="begin"/>
      </w:r>
      <w:r w:rsidR="00BA78CD">
        <w:rPr>
          <w:color w:val="1F497D"/>
        </w:rPr>
        <w:instrText xml:space="preserve"> TOC \o "1-1" \h \z \u </w:instrText>
      </w:r>
      <w:r>
        <w:rPr>
          <w:color w:val="1F497D"/>
        </w:rPr>
        <w:fldChar w:fldCharType="separate"/>
      </w:r>
      <w:hyperlink w:anchor="_Toc254593271" w:history="1">
        <w:r w:rsidR="00396FF5" w:rsidRPr="005544C9">
          <w:rPr>
            <w:rStyle w:val="Hyperlink"/>
            <w:noProof/>
          </w:rPr>
          <w:t xml:space="preserve">Section A: </w:t>
        </w:r>
        <w:r w:rsidR="00396FF5">
          <w:rPr>
            <w:rStyle w:val="Hyperlink"/>
            <w:noProof/>
          </w:rPr>
          <w:tab/>
        </w:r>
        <w:r w:rsidR="00396FF5" w:rsidRPr="005544C9">
          <w:rPr>
            <w:rStyle w:val="Hyperlink"/>
            <w:noProof/>
          </w:rPr>
          <w:t>BIM Project Execution Plan Overview</w:t>
        </w:r>
        <w:r w:rsidR="00396FF5">
          <w:rPr>
            <w:noProof/>
            <w:webHidden/>
          </w:rPr>
          <w:tab/>
        </w:r>
        <w:r>
          <w:rPr>
            <w:noProof/>
            <w:webHidden/>
          </w:rPr>
          <w:fldChar w:fldCharType="begin"/>
        </w:r>
        <w:r w:rsidR="00396FF5">
          <w:rPr>
            <w:noProof/>
            <w:webHidden/>
          </w:rPr>
          <w:instrText xml:space="preserve"> PAGEREF _Toc254593271 \h </w:instrText>
        </w:r>
        <w:r>
          <w:rPr>
            <w:noProof/>
            <w:webHidden/>
          </w:rPr>
        </w:r>
        <w:r>
          <w:rPr>
            <w:noProof/>
            <w:webHidden/>
          </w:rPr>
          <w:fldChar w:fldCharType="separate"/>
        </w:r>
        <w:r w:rsidR="00B52195">
          <w:rPr>
            <w:noProof/>
            <w:webHidden/>
          </w:rPr>
          <w:t>1</w:t>
        </w:r>
        <w:r>
          <w:rPr>
            <w:noProof/>
            <w:webHidden/>
          </w:rPr>
          <w:fldChar w:fldCharType="end"/>
        </w:r>
      </w:hyperlink>
    </w:p>
    <w:p w14:paraId="1845092C" w14:textId="77777777" w:rsidR="00396FF5" w:rsidRDefault="00104F31">
      <w:pPr>
        <w:pStyle w:val="TOC1"/>
        <w:rPr>
          <w:rFonts w:asciiTheme="minorHAnsi" w:eastAsiaTheme="minorEastAsia" w:hAnsiTheme="minorHAnsi" w:cstheme="minorBidi"/>
          <w:smallCaps w:val="0"/>
          <w:noProof/>
          <w:sz w:val="22"/>
        </w:rPr>
      </w:pPr>
      <w:hyperlink w:anchor="_Toc254593272" w:history="1">
        <w:r w:rsidR="00396FF5" w:rsidRPr="005544C9">
          <w:rPr>
            <w:rStyle w:val="Hyperlink"/>
            <w:noProof/>
          </w:rPr>
          <w:t xml:space="preserve">Section B: </w:t>
        </w:r>
        <w:r w:rsidR="00396FF5">
          <w:rPr>
            <w:rStyle w:val="Hyperlink"/>
            <w:noProof/>
          </w:rPr>
          <w:tab/>
        </w:r>
        <w:r w:rsidR="00396FF5" w:rsidRPr="005544C9">
          <w:rPr>
            <w:rStyle w:val="Hyperlink"/>
            <w:noProof/>
          </w:rPr>
          <w:t>Project Information</w:t>
        </w:r>
        <w:r w:rsidR="00396FF5">
          <w:rPr>
            <w:noProof/>
            <w:webHidden/>
          </w:rPr>
          <w:tab/>
        </w:r>
        <w:r w:rsidR="00C7611C">
          <w:rPr>
            <w:noProof/>
            <w:webHidden/>
          </w:rPr>
          <w:fldChar w:fldCharType="begin"/>
        </w:r>
        <w:r w:rsidR="00396FF5">
          <w:rPr>
            <w:noProof/>
            <w:webHidden/>
          </w:rPr>
          <w:instrText xml:space="preserve"> PAGEREF _Toc254593272 \h </w:instrText>
        </w:r>
        <w:r w:rsidR="00C7611C">
          <w:rPr>
            <w:noProof/>
            <w:webHidden/>
          </w:rPr>
        </w:r>
        <w:r w:rsidR="00C7611C">
          <w:rPr>
            <w:noProof/>
            <w:webHidden/>
          </w:rPr>
          <w:fldChar w:fldCharType="separate"/>
        </w:r>
        <w:r w:rsidR="00B52195">
          <w:rPr>
            <w:noProof/>
            <w:webHidden/>
          </w:rPr>
          <w:t>2</w:t>
        </w:r>
        <w:r w:rsidR="00C7611C">
          <w:rPr>
            <w:noProof/>
            <w:webHidden/>
          </w:rPr>
          <w:fldChar w:fldCharType="end"/>
        </w:r>
      </w:hyperlink>
    </w:p>
    <w:p w14:paraId="2B7D95DB" w14:textId="77777777" w:rsidR="00396FF5" w:rsidRDefault="00104F31">
      <w:pPr>
        <w:pStyle w:val="TOC1"/>
        <w:rPr>
          <w:rFonts w:asciiTheme="minorHAnsi" w:eastAsiaTheme="minorEastAsia" w:hAnsiTheme="minorHAnsi" w:cstheme="minorBidi"/>
          <w:smallCaps w:val="0"/>
          <w:noProof/>
          <w:sz w:val="22"/>
        </w:rPr>
      </w:pPr>
      <w:hyperlink w:anchor="_Toc254593273" w:history="1">
        <w:r w:rsidR="00396FF5" w:rsidRPr="005544C9">
          <w:rPr>
            <w:rStyle w:val="Hyperlink"/>
            <w:noProof/>
          </w:rPr>
          <w:t xml:space="preserve">Section C: </w:t>
        </w:r>
        <w:r w:rsidR="00396FF5">
          <w:rPr>
            <w:rStyle w:val="Hyperlink"/>
            <w:noProof/>
          </w:rPr>
          <w:tab/>
        </w:r>
        <w:r w:rsidR="00396FF5" w:rsidRPr="005544C9">
          <w:rPr>
            <w:rStyle w:val="Hyperlink"/>
            <w:noProof/>
          </w:rPr>
          <w:t>Key Project Contacts</w:t>
        </w:r>
        <w:r w:rsidR="00396FF5">
          <w:rPr>
            <w:noProof/>
            <w:webHidden/>
          </w:rPr>
          <w:tab/>
        </w:r>
        <w:r w:rsidR="00C7611C">
          <w:rPr>
            <w:noProof/>
            <w:webHidden/>
          </w:rPr>
          <w:fldChar w:fldCharType="begin"/>
        </w:r>
        <w:r w:rsidR="00396FF5">
          <w:rPr>
            <w:noProof/>
            <w:webHidden/>
          </w:rPr>
          <w:instrText xml:space="preserve"> PAGEREF _Toc254593273 \h </w:instrText>
        </w:r>
        <w:r w:rsidR="00C7611C">
          <w:rPr>
            <w:noProof/>
            <w:webHidden/>
          </w:rPr>
        </w:r>
        <w:r w:rsidR="00C7611C">
          <w:rPr>
            <w:noProof/>
            <w:webHidden/>
          </w:rPr>
          <w:fldChar w:fldCharType="separate"/>
        </w:r>
        <w:r w:rsidR="00B52195">
          <w:rPr>
            <w:noProof/>
            <w:webHidden/>
          </w:rPr>
          <w:t>3</w:t>
        </w:r>
        <w:r w:rsidR="00C7611C">
          <w:rPr>
            <w:noProof/>
            <w:webHidden/>
          </w:rPr>
          <w:fldChar w:fldCharType="end"/>
        </w:r>
      </w:hyperlink>
    </w:p>
    <w:p w14:paraId="0BEAC73B" w14:textId="77777777" w:rsidR="00396FF5" w:rsidRDefault="00104F31">
      <w:pPr>
        <w:pStyle w:val="TOC1"/>
        <w:rPr>
          <w:rFonts w:asciiTheme="minorHAnsi" w:eastAsiaTheme="minorEastAsia" w:hAnsiTheme="minorHAnsi" w:cstheme="minorBidi"/>
          <w:smallCaps w:val="0"/>
          <w:noProof/>
          <w:sz w:val="22"/>
        </w:rPr>
      </w:pPr>
      <w:hyperlink w:anchor="_Toc254593274" w:history="1">
        <w:r w:rsidR="00396FF5" w:rsidRPr="005544C9">
          <w:rPr>
            <w:rStyle w:val="Hyperlink"/>
            <w:noProof/>
          </w:rPr>
          <w:t xml:space="preserve">Section D: </w:t>
        </w:r>
        <w:r w:rsidR="00396FF5">
          <w:rPr>
            <w:rStyle w:val="Hyperlink"/>
            <w:noProof/>
          </w:rPr>
          <w:tab/>
        </w:r>
        <w:r w:rsidR="00396FF5" w:rsidRPr="005544C9">
          <w:rPr>
            <w:rStyle w:val="Hyperlink"/>
            <w:noProof/>
          </w:rPr>
          <w:t>Project Goals / BIM Uses</w:t>
        </w:r>
        <w:r w:rsidR="00396FF5">
          <w:rPr>
            <w:noProof/>
            <w:webHidden/>
          </w:rPr>
          <w:tab/>
        </w:r>
        <w:r w:rsidR="00C7611C">
          <w:rPr>
            <w:noProof/>
            <w:webHidden/>
          </w:rPr>
          <w:fldChar w:fldCharType="begin"/>
        </w:r>
        <w:r w:rsidR="00396FF5">
          <w:rPr>
            <w:noProof/>
            <w:webHidden/>
          </w:rPr>
          <w:instrText xml:space="preserve"> PAGEREF _Toc254593274 \h </w:instrText>
        </w:r>
        <w:r w:rsidR="00C7611C">
          <w:rPr>
            <w:noProof/>
            <w:webHidden/>
          </w:rPr>
        </w:r>
        <w:r w:rsidR="00C7611C">
          <w:rPr>
            <w:noProof/>
            <w:webHidden/>
          </w:rPr>
          <w:fldChar w:fldCharType="separate"/>
        </w:r>
        <w:r w:rsidR="00B52195">
          <w:rPr>
            <w:noProof/>
            <w:webHidden/>
          </w:rPr>
          <w:t>4</w:t>
        </w:r>
        <w:r w:rsidR="00C7611C">
          <w:rPr>
            <w:noProof/>
            <w:webHidden/>
          </w:rPr>
          <w:fldChar w:fldCharType="end"/>
        </w:r>
      </w:hyperlink>
    </w:p>
    <w:p w14:paraId="48E9DFA6" w14:textId="77777777" w:rsidR="00396FF5" w:rsidRDefault="00104F31">
      <w:pPr>
        <w:pStyle w:val="TOC1"/>
        <w:rPr>
          <w:rFonts w:asciiTheme="minorHAnsi" w:eastAsiaTheme="minorEastAsia" w:hAnsiTheme="minorHAnsi" w:cstheme="minorBidi"/>
          <w:smallCaps w:val="0"/>
          <w:noProof/>
          <w:sz w:val="22"/>
        </w:rPr>
      </w:pPr>
      <w:hyperlink w:anchor="_Toc254593275" w:history="1">
        <w:r w:rsidR="00396FF5" w:rsidRPr="005544C9">
          <w:rPr>
            <w:rStyle w:val="Hyperlink"/>
            <w:noProof/>
          </w:rPr>
          <w:t xml:space="preserve">Section E: </w:t>
        </w:r>
        <w:r w:rsidR="00396FF5">
          <w:rPr>
            <w:rStyle w:val="Hyperlink"/>
            <w:noProof/>
          </w:rPr>
          <w:tab/>
        </w:r>
        <w:r w:rsidR="00396FF5" w:rsidRPr="005544C9">
          <w:rPr>
            <w:rStyle w:val="Hyperlink"/>
            <w:noProof/>
          </w:rPr>
          <w:t>Organizational Roles / Staffing</w:t>
        </w:r>
        <w:r w:rsidR="00396FF5">
          <w:rPr>
            <w:noProof/>
            <w:webHidden/>
          </w:rPr>
          <w:tab/>
        </w:r>
        <w:r w:rsidR="00C7611C">
          <w:rPr>
            <w:noProof/>
            <w:webHidden/>
          </w:rPr>
          <w:fldChar w:fldCharType="begin"/>
        </w:r>
        <w:r w:rsidR="00396FF5">
          <w:rPr>
            <w:noProof/>
            <w:webHidden/>
          </w:rPr>
          <w:instrText xml:space="preserve"> PAGEREF _Toc254593275 \h </w:instrText>
        </w:r>
        <w:r w:rsidR="00C7611C">
          <w:rPr>
            <w:noProof/>
            <w:webHidden/>
          </w:rPr>
        </w:r>
        <w:r w:rsidR="00C7611C">
          <w:rPr>
            <w:noProof/>
            <w:webHidden/>
          </w:rPr>
          <w:fldChar w:fldCharType="separate"/>
        </w:r>
        <w:r w:rsidR="00B52195">
          <w:rPr>
            <w:noProof/>
            <w:webHidden/>
          </w:rPr>
          <w:t>5</w:t>
        </w:r>
        <w:r w:rsidR="00C7611C">
          <w:rPr>
            <w:noProof/>
            <w:webHidden/>
          </w:rPr>
          <w:fldChar w:fldCharType="end"/>
        </w:r>
      </w:hyperlink>
    </w:p>
    <w:p w14:paraId="4F35CC81" w14:textId="77777777" w:rsidR="00396FF5" w:rsidRDefault="00104F31">
      <w:pPr>
        <w:pStyle w:val="TOC1"/>
        <w:rPr>
          <w:rFonts w:asciiTheme="minorHAnsi" w:eastAsiaTheme="minorEastAsia" w:hAnsiTheme="minorHAnsi" w:cstheme="minorBidi"/>
          <w:smallCaps w:val="0"/>
          <w:noProof/>
          <w:sz w:val="22"/>
        </w:rPr>
      </w:pPr>
      <w:hyperlink w:anchor="_Toc254593276" w:history="1">
        <w:r w:rsidR="00396FF5" w:rsidRPr="005544C9">
          <w:rPr>
            <w:rStyle w:val="Hyperlink"/>
            <w:noProof/>
          </w:rPr>
          <w:t xml:space="preserve">Section F: </w:t>
        </w:r>
        <w:r w:rsidR="00396FF5">
          <w:rPr>
            <w:rStyle w:val="Hyperlink"/>
            <w:noProof/>
          </w:rPr>
          <w:tab/>
        </w:r>
        <w:r w:rsidR="00396FF5" w:rsidRPr="005544C9">
          <w:rPr>
            <w:rStyle w:val="Hyperlink"/>
            <w:noProof/>
          </w:rPr>
          <w:t>BIM Process Design</w:t>
        </w:r>
        <w:r w:rsidR="00396FF5">
          <w:rPr>
            <w:noProof/>
            <w:webHidden/>
          </w:rPr>
          <w:tab/>
        </w:r>
        <w:r w:rsidR="00C7611C">
          <w:rPr>
            <w:noProof/>
            <w:webHidden/>
          </w:rPr>
          <w:fldChar w:fldCharType="begin"/>
        </w:r>
        <w:r w:rsidR="00396FF5">
          <w:rPr>
            <w:noProof/>
            <w:webHidden/>
          </w:rPr>
          <w:instrText xml:space="preserve"> PAGEREF _Toc254593276 \h </w:instrText>
        </w:r>
        <w:r w:rsidR="00C7611C">
          <w:rPr>
            <w:noProof/>
            <w:webHidden/>
          </w:rPr>
        </w:r>
        <w:r w:rsidR="00C7611C">
          <w:rPr>
            <w:noProof/>
            <w:webHidden/>
          </w:rPr>
          <w:fldChar w:fldCharType="separate"/>
        </w:r>
        <w:r w:rsidR="00B52195">
          <w:rPr>
            <w:noProof/>
            <w:webHidden/>
          </w:rPr>
          <w:t>6</w:t>
        </w:r>
        <w:r w:rsidR="00C7611C">
          <w:rPr>
            <w:noProof/>
            <w:webHidden/>
          </w:rPr>
          <w:fldChar w:fldCharType="end"/>
        </w:r>
      </w:hyperlink>
    </w:p>
    <w:p w14:paraId="5DF34B9A" w14:textId="77777777" w:rsidR="00396FF5" w:rsidRDefault="00104F31">
      <w:pPr>
        <w:pStyle w:val="TOC1"/>
        <w:rPr>
          <w:rFonts w:asciiTheme="minorHAnsi" w:eastAsiaTheme="minorEastAsia" w:hAnsiTheme="minorHAnsi" w:cstheme="minorBidi"/>
          <w:smallCaps w:val="0"/>
          <w:noProof/>
          <w:sz w:val="22"/>
        </w:rPr>
      </w:pPr>
      <w:hyperlink w:anchor="_Toc254593277" w:history="1">
        <w:r w:rsidR="00396FF5" w:rsidRPr="005544C9">
          <w:rPr>
            <w:rStyle w:val="Hyperlink"/>
            <w:noProof/>
          </w:rPr>
          <w:t xml:space="preserve">Section G: </w:t>
        </w:r>
        <w:r w:rsidR="00396FF5">
          <w:rPr>
            <w:rStyle w:val="Hyperlink"/>
            <w:noProof/>
          </w:rPr>
          <w:tab/>
        </w:r>
        <w:r w:rsidR="00396FF5" w:rsidRPr="005544C9">
          <w:rPr>
            <w:rStyle w:val="Hyperlink"/>
            <w:noProof/>
          </w:rPr>
          <w:t>BIM Information Exchanges</w:t>
        </w:r>
        <w:r w:rsidR="00396FF5">
          <w:rPr>
            <w:noProof/>
            <w:webHidden/>
          </w:rPr>
          <w:tab/>
        </w:r>
        <w:r w:rsidR="00C7611C">
          <w:rPr>
            <w:noProof/>
            <w:webHidden/>
          </w:rPr>
          <w:fldChar w:fldCharType="begin"/>
        </w:r>
        <w:r w:rsidR="00396FF5">
          <w:rPr>
            <w:noProof/>
            <w:webHidden/>
          </w:rPr>
          <w:instrText xml:space="preserve"> PAGEREF _Toc254593277 \h </w:instrText>
        </w:r>
        <w:r w:rsidR="00C7611C">
          <w:rPr>
            <w:noProof/>
            <w:webHidden/>
          </w:rPr>
        </w:r>
        <w:r w:rsidR="00C7611C">
          <w:rPr>
            <w:noProof/>
            <w:webHidden/>
          </w:rPr>
          <w:fldChar w:fldCharType="separate"/>
        </w:r>
        <w:r w:rsidR="00B52195">
          <w:rPr>
            <w:noProof/>
            <w:webHidden/>
          </w:rPr>
          <w:t>7</w:t>
        </w:r>
        <w:r w:rsidR="00C7611C">
          <w:rPr>
            <w:noProof/>
            <w:webHidden/>
          </w:rPr>
          <w:fldChar w:fldCharType="end"/>
        </w:r>
      </w:hyperlink>
    </w:p>
    <w:p w14:paraId="59A82B82" w14:textId="77777777" w:rsidR="00396FF5" w:rsidRDefault="00104F31">
      <w:pPr>
        <w:pStyle w:val="TOC1"/>
        <w:rPr>
          <w:rFonts w:asciiTheme="minorHAnsi" w:eastAsiaTheme="minorEastAsia" w:hAnsiTheme="minorHAnsi" w:cstheme="minorBidi"/>
          <w:smallCaps w:val="0"/>
          <w:noProof/>
          <w:sz w:val="22"/>
        </w:rPr>
      </w:pPr>
      <w:hyperlink w:anchor="_Toc254593278" w:history="1">
        <w:r w:rsidR="00396FF5" w:rsidRPr="005544C9">
          <w:rPr>
            <w:rStyle w:val="Hyperlink"/>
            <w:noProof/>
          </w:rPr>
          <w:t xml:space="preserve">Section H: </w:t>
        </w:r>
        <w:r w:rsidR="00396FF5">
          <w:rPr>
            <w:rStyle w:val="Hyperlink"/>
            <w:noProof/>
          </w:rPr>
          <w:tab/>
        </w:r>
        <w:r w:rsidR="00396FF5" w:rsidRPr="005544C9">
          <w:rPr>
            <w:rStyle w:val="Hyperlink"/>
            <w:noProof/>
          </w:rPr>
          <w:t>BIM and Facility Data Requirements</w:t>
        </w:r>
        <w:r w:rsidR="00396FF5">
          <w:rPr>
            <w:noProof/>
            <w:webHidden/>
          </w:rPr>
          <w:tab/>
        </w:r>
        <w:r w:rsidR="00C7611C">
          <w:rPr>
            <w:noProof/>
            <w:webHidden/>
          </w:rPr>
          <w:fldChar w:fldCharType="begin"/>
        </w:r>
        <w:r w:rsidR="00396FF5">
          <w:rPr>
            <w:noProof/>
            <w:webHidden/>
          </w:rPr>
          <w:instrText xml:space="preserve"> PAGEREF _Toc254593278 \h </w:instrText>
        </w:r>
        <w:r w:rsidR="00C7611C">
          <w:rPr>
            <w:noProof/>
            <w:webHidden/>
          </w:rPr>
        </w:r>
        <w:r w:rsidR="00C7611C">
          <w:rPr>
            <w:noProof/>
            <w:webHidden/>
          </w:rPr>
          <w:fldChar w:fldCharType="separate"/>
        </w:r>
        <w:r w:rsidR="00B52195">
          <w:rPr>
            <w:noProof/>
            <w:webHidden/>
          </w:rPr>
          <w:t>8</w:t>
        </w:r>
        <w:r w:rsidR="00C7611C">
          <w:rPr>
            <w:noProof/>
            <w:webHidden/>
          </w:rPr>
          <w:fldChar w:fldCharType="end"/>
        </w:r>
      </w:hyperlink>
    </w:p>
    <w:p w14:paraId="239A0EE4" w14:textId="77777777" w:rsidR="00396FF5" w:rsidRDefault="00104F31">
      <w:pPr>
        <w:pStyle w:val="TOC1"/>
        <w:rPr>
          <w:rFonts w:asciiTheme="minorHAnsi" w:eastAsiaTheme="minorEastAsia" w:hAnsiTheme="minorHAnsi" w:cstheme="minorBidi"/>
          <w:smallCaps w:val="0"/>
          <w:noProof/>
          <w:sz w:val="22"/>
        </w:rPr>
      </w:pPr>
      <w:hyperlink w:anchor="_Toc254593279" w:history="1">
        <w:r w:rsidR="00396FF5" w:rsidRPr="005544C9">
          <w:rPr>
            <w:rStyle w:val="Hyperlink"/>
            <w:noProof/>
          </w:rPr>
          <w:t xml:space="preserve">Section I: </w:t>
        </w:r>
        <w:r w:rsidR="00396FF5">
          <w:rPr>
            <w:rStyle w:val="Hyperlink"/>
            <w:noProof/>
          </w:rPr>
          <w:tab/>
        </w:r>
        <w:r w:rsidR="00396FF5" w:rsidRPr="005544C9">
          <w:rPr>
            <w:rStyle w:val="Hyperlink"/>
            <w:noProof/>
          </w:rPr>
          <w:t>Collaboration Procedures</w:t>
        </w:r>
        <w:r w:rsidR="00396FF5">
          <w:rPr>
            <w:noProof/>
            <w:webHidden/>
          </w:rPr>
          <w:tab/>
        </w:r>
        <w:r w:rsidR="00C7611C">
          <w:rPr>
            <w:noProof/>
            <w:webHidden/>
          </w:rPr>
          <w:fldChar w:fldCharType="begin"/>
        </w:r>
        <w:r w:rsidR="00396FF5">
          <w:rPr>
            <w:noProof/>
            <w:webHidden/>
          </w:rPr>
          <w:instrText xml:space="preserve"> PAGEREF _Toc254593279 \h </w:instrText>
        </w:r>
        <w:r w:rsidR="00C7611C">
          <w:rPr>
            <w:noProof/>
            <w:webHidden/>
          </w:rPr>
        </w:r>
        <w:r w:rsidR="00C7611C">
          <w:rPr>
            <w:noProof/>
            <w:webHidden/>
          </w:rPr>
          <w:fldChar w:fldCharType="separate"/>
        </w:r>
        <w:r w:rsidR="00B52195">
          <w:rPr>
            <w:noProof/>
            <w:webHidden/>
          </w:rPr>
          <w:t>9</w:t>
        </w:r>
        <w:r w:rsidR="00C7611C">
          <w:rPr>
            <w:noProof/>
            <w:webHidden/>
          </w:rPr>
          <w:fldChar w:fldCharType="end"/>
        </w:r>
      </w:hyperlink>
    </w:p>
    <w:p w14:paraId="683A138C" w14:textId="77777777" w:rsidR="00396FF5" w:rsidRDefault="00104F31">
      <w:pPr>
        <w:pStyle w:val="TOC1"/>
        <w:rPr>
          <w:rFonts w:asciiTheme="minorHAnsi" w:eastAsiaTheme="minorEastAsia" w:hAnsiTheme="minorHAnsi" w:cstheme="minorBidi"/>
          <w:smallCaps w:val="0"/>
          <w:noProof/>
          <w:sz w:val="22"/>
        </w:rPr>
      </w:pPr>
      <w:hyperlink w:anchor="_Toc254593280" w:history="1">
        <w:r w:rsidR="00396FF5" w:rsidRPr="005544C9">
          <w:rPr>
            <w:rStyle w:val="Hyperlink"/>
            <w:noProof/>
          </w:rPr>
          <w:t xml:space="preserve">Section J: </w:t>
        </w:r>
        <w:r w:rsidR="00396FF5">
          <w:rPr>
            <w:rStyle w:val="Hyperlink"/>
            <w:noProof/>
          </w:rPr>
          <w:tab/>
        </w:r>
        <w:r w:rsidR="00396FF5" w:rsidRPr="005544C9">
          <w:rPr>
            <w:rStyle w:val="Hyperlink"/>
            <w:noProof/>
          </w:rPr>
          <w:t>Quality Control</w:t>
        </w:r>
        <w:r w:rsidR="00396FF5">
          <w:rPr>
            <w:noProof/>
            <w:webHidden/>
          </w:rPr>
          <w:tab/>
        </w:r>
        <w:r w:rsidR="00C7611C">
          <w:rPr>
            <w:noProof/>
            <w:webHidden/>
          </w:rPr>
          <w:fldChar w:fldCharType="begin"/>
        </w:r>
        <w:r w:rsidR="00396FF5">
          <w:rPr>
            <w:noProof/>
            <w:webHidden/>
          </w:rPr>
          <w:instrText xml:space="preserve"> PAGEREF _Toc254593280 \h </w:instrText>
        </w:r>
        <w:r w:rsidR="00C7611C">
          <w:rPr>
            <w:noProof/>
            <w:webHidden/>
          </w:rPr>
        </w:r>
        <w:r w:rsidR="00C7611C">
          <w:rPr>
            <w:noProof/>
            <w:webHidden/>
          </w:rPr>
          <w:fldChar w:fldCharType="separate"/>
        </w:r>
        <w:r w:rsidR="00B52195">
          <w:rPr>
            <w:noProof/>
            <w:webHidden/>
          </w:rPr>
          <w:t>11</w:t>
        </w:r>
        <w:r w:rsidR="00C7611C">
          <w:rPr>
            <w:noProof/>
            <w:webHidden/>
          </w:rPr>
          <w:fldChar w:fldCharType="end"/>
        </w:r>
      </w:hyperlink>
    </w:p>
    <w:p w14:paraId="170CD015" w14:textId="77777777" w:rsidR="00396FF5" w:rsidRDefault="00104F31">
      <w:pPr>
        <w:pStyle w:val="TOC1"/>
        <w:rPr>
          <w:rFonts w:asciiTheme="minorHAnsi" w:eastAsiaTheme="minorEastAsia" w:hAnsiTheme="minorHAnsi" w:cstheme="minorBidi"/>
          <w:smallCaps w:val="0"/>
          <w:noProof/>
          <w:sz w:val="22"/>
        </w:rPr>
      </w:pPr>
      <w:hyperlink w:anchor="_Toc254593281" w:history="1">
        <w:r w:rsidR="00396FF5" w:rsidRPr="005544C9">
          <w:rPr>
            <w:rStyle w:val="Hyperlink"/>
            <w:noProof/>
          </w:rPr>
          <w:t>Section K:</w:t>
        </w:r>
        <w:r w:rsidR="00396FF5">
          <w:rPr>
            <w:rStyle w:val="Hyperlink"/>
            <w:noProof/>
          </w:rPr>
          <w:tab/>
        </w:r>
        <w:r w:rsidR="00396FF5" w:rsidRPr="005544C9">
          <w:rPr>
            <w:rStyle w:val="Hyperlink"/>
            <w:noProof/>
          </w:rPr>
          <w:t>Technological Infrastructure Needs</w:t>
        </w:r>
        <w:r w:rsidR="00396FF5">
          <w:rPr>
            <w:noProof/>
            <w:webHidden/>
          </w:rPr>
          <w:tab/>
        </w:r>
        <w:r w:rsidR="00C7611C">
          <w:rPr>
            <w:noProof/>
            <w:webHidden/>
          </w:rPr>
          <w:fldChar w:fldCharType="begin"/>
        </w:r>
        <w:r w:rsidR="00396FF5">
          <w:rPr>
            <w:noProof/>
            <w:webHidden/>
          </w:rPr>
          <w:instrText xml:space="preserve"> PAGEREF _Toc254593281 \h </w:instrText>
        </w:r>
        <w:r w:rsidR="00C7611C">
          <w:rPr>
            <w:noProof/>
            <w:webHidden/>
          </w:rPr>
        </w:r>
        <w:r w:rsidR="00C7611C">
          <w:rPr>
            <w:noProof/>
            <w:webHidden/>
          </w:rPr>
          <w:fldChar w:fldCharType="separate"/>
        </w:r>
        <w:r w:rsidR="00B52195">
          <w:rPr>
            <w:noProof/>
            <w:webHidden/>
          </w:rPr>
          <w:t>12</w:t>
        </w:r>
        <w:r w:rsidR="00C7611C">
          <w:rPr>
            <w:noProof/>
            <w:webHidden/>
          </w:rPr>
          <w:fldChar w:fldCharType="end"/>
        </w:r>
      </w:hyperlink>
    </w:p>
    <w:p w14:paraId="61977085" w14:textId="77777777" w:rsidR="00396FF5" w:rsidRDefault="00104F31">
      <w:pPr>
        <w:pStyle w:val="TOC1"/>
        <w:rPr>
          <w:rFonts w:asciiTheme="minorHAnsi" w:eastAsiaTheme="minorEastAsia" w:hAnsiTheme="minorHAnsi" w:cstheme="minorBidi"/>
          <w:smallCaps w:val="0"/>
          <w:noProof/>
          <w:sz w:val="22"/>
        </w:rPr>
      </w:pPr>
      <w:hyperlink w:anchor="_Toc254593282" w:history="1">
        <w:r w:rsidR="00396FF5" w:rsidRPr="005544C9">
          <w:rPr>
            <w:rStyle w:val="Hyperlink"/>
            <w:noProof/>
          </w:rPr>
          <w:t xml:space="preserve">Section L: </w:t>
        </w:r>
        <w:r w:rsidR="00396FF5">
          <w:rPr>
            <w:rStyle w:val="Hyperlink"/>
            <w:noProof/>
          </w:rPr>
          <w:tab/>
        </w:r>
        <w:r w:rsidR="00396FF5" w:rsidRPr="005544C9">
          <w:rPr>
            <w:rStyle w:val="Hyperlink"/>
            <w:noProof/>
          </w:rPr>
          <w:t>Model Structure</w:t>
        </w:r>
        <w:r w:rsidR="00396FF5">
          <w:rPr>
            <w:noProof/>
            <w:webHidden/>
          </w:rPr>
          <w:tab/>
        </w:r>
        <w:r w:rsidR="00C7611C">
          <w:rPr>
            <w:noProof/>
            <w:webHidden/>
          </w:rPr>
          <w:fldChar w:fldCharType="begin"/>
        </w:r>
        <w:r w:rsidR="00396FF5">
          <w:rPr>
            <w:noProof/>
            <w:webHidden/>
          </w:rPr>
          <w:instrText xml:space="preserve"> PAGEREF _Toc254593282 \h </w:instrText>
        </w:r>
        <w:r w:rsidR="00C7611C">
          <w:rPr>
            <w:noProof/>
            <w:webHidden/>
          </w:rPr>
        </w:r>
        <w:r w:rsidR="00C7611C">
          <w:rPr>
            <w:noProof/>
            <w:webHidden/>
          </w:rPr>
          <w:fldChar w:fldCharType="separate"/>
        </w:r>
        <w:r w:rsidR="00B52195">
          <w:rPr>
            <w:noProof/>
            <w:webHidden/>
          </w:rPr>
          <w:t>13</w:t>
        </w:r>
        <w:r w:rsidR="00C7611C">
          <w:rPr>
            <w:noProof/>
            <w:webHidden/>
          </w:rPr>
          <w:fldChar w:fldCharType="end"/>
        </w:r>
      </w:hyperlink>
    </w:p>
    <w:p w14:paraId="09C495AE" w14:textId="77777777" w:rsidR="00396FF5" w:rsidRDefault="00104F31">
      <w:pPr>
        <w:pStyle w:val="TOC1"/>
        <w:rPr>
          <w:rFonts w:asciiTheme="minorHAnsi" w:eastAsiaTheme="minorEastAsia" w:hAnsiTheme="minorHAnsi" w:cstheme="minorBidi"/>
          <w:smallCaps w:val="0"/>
          <w:noProof/>
          <w:sz w:val="22"/>
        </w:rPr>
      </w:pPr>
      <w:hyperlink w:anchor="_Toc254593283" w:history="1">
        <w:r w:rsidR="00396FF5" w:rsidRPr="005544C9">
          <w:rPr>
            <w:rStyle w:val="Hyperlink"/>
            <w:noProof/>
          </w:rPr>
          <w:t xml:space="preserve">Section M: </w:t>
        </w:r>
        <w:r w:rsidR="00396FF5">
          <w:rPr>
            <w:rStyle w:val="Hyperlink"/>
            <w:noProof/>
          </w:rPr>
          <w:tab/>
        </w:r>
        <w:r w:rsidR="00396FF5" w:rsidRPr="005544C9">
          <w:rPr>
            <w:rStyle w:val="Hyperlink"/>
            <w:noProof/>
          </w:rPr>
          <w:t>Project Deliverables</w:t>
        </w:r>
        <w:r w:rsidR="00396FF5">
          <w:rPr>
            <w:noProof/>
            <w:webHidden/>
          </w:rPr>
          <w:tab/>
        </w:r>
        <w:r w:rsidR="00C7611C">
          <w:rPr>
            <w:noProof/>
            <w:webHidden/>
          </w:rPr>
          <w:fldChar w:fldCharType="begin"/>
        </w:r>
        <w:r w:rsidR="00396FF5">
          <w:rPr>
            <w:noProof/>
            <w:webHidden/>
          </w:rPr>
          <w:instrText xml:space="preserve"> PAGEREF _Toc254593283 \h </w:instrText>
        </w:r>
        <w:r w:rsidR="00C7611C">
          <w:rPr>
            <w:noProof/>
            <w:webHidden/>
          </w:rPr>
        </w:r>
        <w:r w:rsidR="00C7611C">
          <w:rPr>
            <w:noProof/>
            <w:webHidden/>
          </w:rPr>
          <w:fldChar w:fldCharType="separate"/>
        </w:r>
        <w:r w:rsidR="00B52195">
          <w:rPr>
            <w:noProof/>
            <w:webHidden/>
          </w:rPr>
          <w:t>14</w:t>
        </w:r>
        <w:r w:rsidR="00C7611C">
          <w:rPr>
            <w:noProof/>
            <w:webHidden/>
          </w:rPr>
          <w:fldChar w:fldCharType="end"/>
        </w:r>
      </w:hyperlink>
    </w:p>
    <w:p w14:paraId="55AEF53F" w14:textId="77777777" w:rsidR="00396FF5" w:rsidRDefault="00104F31">
      <w:pPr>
        <w:pStyle w:val="TOC1"/>
        <w:rPr>
          <w:rFonts w:asciiTheme="minorHAnsi" w:eastAsiaTheme="minorEastAsia" w:hAnsiTheme="minorHAnsi" w:cstheme="minorBidi"/>
          <w:smallCaps w:val="0"/>
          <w:noProof/>
          <w:sz w:val="22"/>
        </w:rPr>
      </w:pPr>
      <w:hyperlink w:anchor="_Toc254593284" w:history="1">
        <w:r w:rsidR="00396FF5" w:rsidRPr="005544C9">
          <w:rPr>
            <w:rStyle w:val="Hyperlink"/>
            <w:noProof/>
          </w:rPr>
          <w:t xml:space="preserve">Section N: </w:t>
        </w:r>
        <w:r w:rsidR="00396FF5">
          <w:rPr>
            <w:rStyle w:val="Hyperlink"/>
            <w:noProof/>
          </w:rPr>
          <w:tab/>
        </w:r>
        <w:r w:rsidR="00396FF5" w:rsidRPr="005544C9">
          <w:rPr>
            <w:rStyle w:val="Hyperlink"/>
            <w:noProof/>
          </w:rPr>
          <w:t>Delivery Strategy / Contract</w:t>
        </w:r>
        <w:r w:rsidR="00396FF5">
          <w:rPr>
            <w:noProof/>
            <w:webHidden/>
          </w:rPr>
          <w:tab/>
        </w:r>
        <w:r w:rsidR="00C7611C">
          <w:rPr>
            <w:noProof/>
            <w:webHidden/>
          </w:rPr>
          <w:fldChar w:fldCharType="begin"/>
        </w:r>
        <w:r w:rsidR="00396FF5">
          <w:rPr>
            <w:noProof/>
            <w:webHidden/>
          </w:rPr>
          <w:instrText xml:space="preserve"> PAGEREF _Toc254593284 \h </w:instrText>
        </w:r>
        <w:r w:rsidR="00C7611C">
          <w:rPr>
            <w:noProof/>
            <w:webHidden/>
          </w:rPr>
        </w:r>
        <w:r w:rsidR="00C7611C">
          <w:rPr>
            <w:noProof/>
            <w:webHidden/>
          </w:rPr>
          <w:fldChar w:fldCharType="separate"/>
        </w:r>
        <w:r w:rsidR="00B52195">
          <w:rPr>
            <w:noProof/>
            <w:webHidden/>
          </w:rPr>
          <w:t>15</w:t>
        </w:r>
        <w:r w:rsidR="00C7611C">
          <w:rPr>
            <w:noProof/>
            <w:webHidden/>
          </w:rPr>
          <w:fldChar w:fldCharType="end"/>
        </w:r>
      </w:hyperlink>
    </w:p>
    <w:p w14:paraId="34036534" w14:textId="77777777" w:rsidR="00396FF5" w:rsidRDefault="00104F31">
      <w:pPr>
        <w:pStyle w:val="TOC1"/>
        <w:rPr>
          <w:rFonts w:asciiTheme="minorHAnsi" w:eastAsiaTheme="minorEastAsia" w:hAnsiTheme="minorHAnsi" w:cstheme="minorBidi"/>
          <w:smallCaps w:val="0"/>
          <w:noProof/>
          <w:sz w:val="22"/>
        </w:rPr>
      </w:pPr>
      <w:hyperlink w:anchor="_Toc254593285" w:history="1">
        <w:r w:rsidR="00396FF5" w:rsidRPr="005544C9">
          <w:rPr>
            <w:rStyle w:val="Hyperlink"/>
            <w:noProof/>
          </w:rPr>
          <w:t xml:space="preserve">Section O: </w:t>
        </w:r>
        <w:r w:rsidR="00396FF5">
          <w:rPr>
            <w:rStyle w:val="Hyperlink"/>
            <w:noProof/>
          </w:rPr>
          <w:tab/>
        </w:r>
        <w:r w:rsidR="00396FF5" w:rsidRPr="005544C9">
          <w:rPr>
            <w:rStyle w:val="Hyperlink"/>
            <w:noProof/>
          </w:rPr>
          <w:t>Attachments</w:t>
        </w:r>
        <w:r w:rsidR="00396FF5">
          <w:rPr>
            <w:noProof/>
            <w:webHidden/>
          </w:rPr>
          <w:tab/>
        </w:r>
        <w:r w:rsidR="00C7611C">
          <w:rPr>
            <w:noProof/>
            <w:webHidden/>
          </w:rPr>
          <w:fldChar w:fldCharType="begin"/>
        </w:r>
        <w:r w:rsidR="00396FF5">
          <w:rPr>
            <w:noProof/>
            <w:webHidden/>
          </w:rPr>
          <w:instrText xml:space="preserve"> PAGEREF _Toc254593285 \h </w:instrText>
        </w:r>
        <w:r w:rsidR="00C7611C">
          <w:rPr>
            <w:noProof/>
            <w:webHidden/>
          </w:rPr>
        </w:r>
        <w:r w:rsidR="00C7611C">
          <w:rPr>
            <w:noProof/>
            <w:webHidden/>
          </w:rPr>
          <w:fldChar w:fldCharType="separate"/>
        </w:r>
        <w:r w:rsidR="00B52195">
          <w:rPr>
            <w:noProof/>
            <w:webHidden/>
          </w:rPr>
          <w:t>16</w:t>
        </w:r>
        <w:r w:rsidR="00C7611C">
          <w:rPr>
            <w:noProof/>
            <w:webHidden/>
          </w:rPr>
          <w:fldChar w:fldCharType="end"/>
        </w:r>
      </w:hyperlink>
    </w:p>
    <w:p w14:paraId="014E4447" w14:textId="77777777" w:rsidR="006F1EB0" w:rsidRDefault="00C7611C" w:rsidP="00BA78CD">
      <w:pPr>
        <w:rPr>
          <w:rFonts w:ascii="Arial (W1)" w:hAnsi="Arial (W1)"/>
          <w:color w:val="1F497D"/>
          <w:sz w:val="20"/>
        </w:rPr>
      </w:pPr>
      <w:r>
        <w:rPr>
          <w:rFonts w:ascii="Arial (W1)" w:hAnsi="Arial (W1)"/>
          <w:color w:val="1F497D"/>
          <w:sz w:val="20"/>
        </w:rPr>
        <w:fldChar w:fldCharType="end"/>
      </w:r>
    </w:p>
    <w:p w14:paraId="329DF6BD" w14:textId="77777777" w:rsidR="00EF458D" w:rsidRDefault="00EF458D" w:rsidP="00BA78CD">
      <w:pPr>
        <w:rPr>
          <w:rFonts w:ascii="Arial (W1)" w:hAnsi="Arial (W1)"/>
          <w:color w:val="1F497D"/>
          <w:sz w:val="20"/>
        </w:rPr>
      </w:pPr>
    </w:p>
    <w:p w14:paraId="710F8B2C" w14:textId="77777777" w:rsidR="00EF458D" w:rsidRDefault="00EF458D" w:rsidP="00BA78CD">
      <w:pPr>
        <w:rPr>
          <w:rFonts w:ascii="Arial (W1)" w:hAnsi="Arial (W1)"/>
          <w:color w:val="1F497D"/>
          <w:sz w:val="20"/>
        </w:rPr>
      </w:pPr>
    </w:p>
    <w:p w14:paraId="7C5B0C82" w14:textId="77777777" w:rsidR="00EF458D" w:rsidRDefault="00EF458D" w:rsidP="00BA78CD">
      <w:pPr>
        <w:rPr>
          <w:rFonts w:ascii="Arial (W1)" w:hAnsi="Arial (W1)"/>
          <w:color w:val="1F497D"/>
          <w:sz w:val="20"/>
        </w:rPr>
      </w:pPr>
    </w:p>
    <w:p w14:paraId="4BFBC0A6" w14:textId="77777777" w:rsidR="00EF458D" w:rsidRDefault="00EF458D" w:rsidP="00BA78CD">
      <w:pPr>
        <w:rPr>
          <w:rFonts w:ascii="Arial (W1)" w:hAnsi="Arial (W1)"/>
          <w:color w:val="1F497D"/>
          <w:sz w:val="20"/>
        </w:rPr>
      </w:pPr>
    </w:p>
    <w:p w14:paraId="141A9007" w14:textId="77777777" w:rsidR="00EF458D" w:rsidRDefault="00EF458D" w:rsidP="00BA78CD">
      <w:pPr>
        <w:rPr>
          <w:rFonts w:ascii="Arial (W1)" w:hAnsi="Arial (W1)"/>
          <w:color w:val="1F497D"/>
          <w:sz w:val="20"/>
        </w:rPr>
      </w:pPr>
    </w:p>
    <w:p w14:paraId="5A140959" w14:textId="77777777" w:rsidR="00EF458D" w:rsidRDefault="00EF458D" w:rsidP="00BA78CD">
      <w:pPr>
        <w:rPr>
          <w:rFonts w:ascii="Arial (W1)" w:hAnsi="Arial (W1)"/>
          <w:color w:val="1F497D"/>
          <w:sz w:val="20"/>
        </w:rPr>
      </w:pPr>
    </w:p>
    <w:p w14:paraId="4DB78CFF" w14:textId="77777777" w:rsidR="00EF458D" w:rsidRDefault="00EF458D" w:rsidP="00BA78CD">
      <w:pPr>
        <w:rPr>
          <w:rFonts w:ascii="Arial (W1)" w:hAnsi="Arial (W1)"/>
          <w:color w:val="1F497D"/>
          <w:sz w:val="20"/>
        </w:rPr>
      </w:pPr>
    </w:p>
    <w:p w14:paraId="15A90189" w14:textId="77777777" w:rsidR="00EF458D" w:rsidRDefault="00EF458D" w:rsidP="00BA78CD">
      <w:pPr>
        <w:rPr>
          <w:rFonts w:ascii="Arial (W1)" w:hAnsi="Arial (W1)"/>
          <w:color w:val="1F497D"/>
          <w:sz w:val="20"/>
        </w:rPr>
      </w:pPr>
    </w:p>
    <w:p w14:paraId="0FAC91A8" w14:textId="77777777" w:rsidR="00EF458D" w:rsidRDefault="00EF458D" w:rsidP="00BA78CD">
      <w:pPr>
        <w:rPr>
          <w:rFonts w:ascii="Arial (W1)" w:hAnsi="Arial (W1)"/>
          <w:color w:val="1F497D"/>
          <w:sz w:val="20"/>
        </w:rPr>
      </w:pPr>
    </w:p>
    <w:p w14:paraId="6A5C85F0" w14:textId="77777777" w:rsidR="00EF458D" w:rsidRDefault="00EF458D" w:rsidP="00BA78CD">
      <w:pPr>
        <w:rPr>
          <w:rFonts w:ascii="Arial (W1)" w:hAnsi="Arial (W1)"/>
          <w:color w:val="1F497D"/>
          <w:sz w:val="20"/>
        </w:rPr>
      </w:pPr>
    </w:p>
    <w:p w14:paraId="7A8B32F5" w14:textId="77777777" w:rsidR="00EF458D" w:rsidRDefault="00EF458D" w:rsidP="00BA78CD">
      <w:pPr>
        <w:rPr>
          <w:rFonts w:ascii="Arial (W1)" w:hAnsi="Arial (W1)"/>
          <w:color w:val="1F497D"/>
          <w:sz w:val="20"/>
        </w:rPr>
      </w:pPr>
    </w:p>
    <w:p w14:paraId="492EDAFD" w14:textId="77777777" w:rsidR="00EF458D" w:rsidRDefault="00EF458D" w:rsidP="00BA78CD">
      <w:pPr>
        <w:rPr>
          <w:rFonts w:ascii="Arial (W1)" w:hAnsi="Arial (W1)"/>
          <w:color w:val="1F497D"/>
          <w:sz w:val="20"/>
        </w:rPr>
      </w:pPr>
    </w:p>
    <w:p w14:paraId="2593EAA9" w14:textId="77777777" w:rsidR="00EF458D" w:rsidRDefault="00EF458D" w:rsidP="00BA78CD">
      <w:pPr>
        <w:rPr>
          <w:rFonts w:ascii="Arial (W1)" w:hAnsi="Arial (W1)"/>
          <w:color w:val="1F497D"/>
          <w:sz w:val="20"/>
        </w:rPr>
      </w:pPr>
    </w:p>
    <w:p w14:paraId="369E2B90" w14:textId="77777777" w:rsidR="00EF458D" w:rsidRDefault="00EF458D" w:rsidP="00BA78CD">
      <w:pPr>
        <w:rPr>
          <w:rFonts w:ascii="Arial (W1)" w:hAnsi="Arial (W1)"/>
          <w:color w:val="1F497D"/>
          <w:sz w:val="20"/>
        </w:rPr>
      </w:pPr>
    </w:p>
    <w:p w14:paraId="6CFA08CE" w14:textId="77777777" w:rsidR="00EF458D" w:rsidRDefault="00EF458D" w:rsidP="00BA78CD">
      <w:pPr>
        <w:rPr>
          <w:rFonts w:ascii="Arial (W1)" w:hAnsi="Arial (W1)"/>
          <w:color w:val="1F497D"/>
          <w:sz w:val="20"/>
        </w:rPr>
      </w:pPr>
    </w:p>
    <w:p w14:paraId="4F30AA57" w14:textId="77777777" w:rsidR="00EF458D" w:rsidRDefault="00EF458D" w:rsidP="00BA78CD">
      <w:pPr>
        <w:rPr>
          <w:rFonts w:ascii="Arial (W1)" w:hAnsi="Arial (W1)"/>
          <w:color w:val="1F497D"/>
          <w:sz w:val="20"/>
        </w:rPr>
      </w:pPr>
    </w:p>
    <w:p w14:paraId="1903ADD7" w14:textId="77777777" w:rsidR="00EF458D" w:rsidRDefault="00EF458D" w:rsidP="00BA78CD">
      <w:pPr>
        <w:rPr>
          <w:b/>
          <w:color w:val="1F497D"/>
          <w:sz w:val="28"/>
          <w:szCs w:val="28"/>
        </w:rPr>
        <w:sectPr w:rsidR="00EF458D" w:rsidSect="00B424A6">
          <w:footerReference w:type="default" r:id="rId20"/>
          <w:pgSz w:w="12240" w:h="15840"/>
          <w:pgMar w:top="1440" w:right="1440" w:bottom="1440" w:left="1440" w:header="720" w:footer="720" w:gutter="0"/>
          <w:pgNumType w:fmt="lowerRoman"/>
          <w:cols w:space="720"/>
          <w:docGrid w:linePitch="360"/>
        </w:sectPr>
      </w:pPr>
    </w:p>
    <w:p w14:paraId="3D30C99A" w14:textId="77777777" w:rsidR="00267E0E" w:rsidRPr="007155E1" w:rsidRDefault="00B71895" w:rsidP="00EC263C">
      <w:pPr>
        <w:pStyle w:val="Style1"/>
      </w:pPr>
      <w:bookmarkStart w:id="1" w:name="_Toc243887580"/>
      <w:bookmarkStart w:id="2" w:name="_Toc254593271"/>
      <w:r>
        <w:lastRenderedPageBreak/>
        <w:t>Section A: BIM Project Execution Plan Overview</w:t>
      </w:r>
      <w:bookmarkEnd w:id="1"/>
      <w:bookmarkEnd w:id="2"/>
    </w:p>
    <w:p w14:paraId="13B2F124" w14:textId="2582B4DC" w:rsidR="00267E0E" w:rsidRPr="00F53080" w:rsidRDefault="00A76472" w:rsidP="00642777">
      <w:pPr>
        <w:rPr>
          <w:sz w:val="20"/>
          <w:szCs w:val="20"/>
        </w:rPr>
      </w:pPr>
      <w:proofErr w:type="gramStart"/>
      <w:r w:rsidRPr="00F53080">
        <w:rPr>
          <w:sz w:val="20"/>
          <w:szCs w:val="20"/>
        </w:rPr>
        <w:t>To successfully implement</w:t>
      </w:r>
      <w:proofErr w:type="gramEnd"/>
      <w:r w:rsidRPr="00F53080">
        <w:rPr>
          <w:sz w:val="20"/>
          <w:szCs w:val="20"/>
        </w:rPr>
        <w:t xml:space="preserve"> </w:t>
      </w:r>
      <w:r w:rsidR="00ED4801" w:rsidRPr="00F53080">
        <w:rPr>
          <w:sz w:val="20"/>
          <w:szCs w:val="20"/>
        </w:rPr>
        <w:t>Building Information Modeling (BIM)</w:t>
      </w:r>
      <w:r w:rsidRPr="00F53080">
        <w:rPr>
          <w:sz w:val="20"/>
          <w:szCs w:val="20"/>
        </w:rPr>
        <w:t xml:space="preserve"> </w:t>
      </w:r>
      <w:r w:rsidR="001E0461" w:rsidRPr="00F53080">
        <w:rPr>
          <w:sz w:val="20"/>
          <w:szCs w:val="20"/>
        </w:rPr>
        <w:t xml:space="preserve">on a project, the project team has developed this detailed BIM Project Execution Plan. </w:t>
      </w:r>
      <w:r w:rsidR="00C429ED">
        <w:rPr>
          <w:sz w:val="20"/>
          <w:szCs w:val="20"/>
        </w:rPr>
        <w:t xml:space="preserve"> </w:t>
      </w:r>
      <w:r w:rsidR="001E0461" w:rsidRPr="00F53080">
        <w:rPr>
          <w:sz w:val="20"/>
          <w:szCs w:val="20"/>
        </w:rPr>
        <w:t xml:space="preserve">The BIM Project Execution Plan </w:t>
      </w:r>
      <w:r w:rsidRPr="00F53080">
        <w:rPr>
          <w:sz w:val="20"/>
          <w:szCs w:val="20"/>
        </w:rPr>
        <w:t>define</w:t>
      </w:r>
      <w:r w:rsidR="001E0461" w:rsidRPr="00F53080">
        <w:rPr>
          <w:sz w:val="20"/>
          <w:szCs w:val="20"/>
        </w:rPr>
        <w:t>s</w:t>
      </w:r>
      <w:r w:rsidRPr="00F53080">
        <w:rPr>
          <w:sz w:val="20"/>
          <w:szCs w:val="20"/>
        </w:rPr>
        <w:t xml:space="preserve"> uses for BIM on the project (e.g. design authoring, cost estimating, and design coordination), along with a detailed design of the process for executing BIM throughout the project lifecycle.  </w:t>
      </w:r>
    </w:p>
    <w:p w14:paraId="52D99D89" w14:textId="16A12DCD" w:rsidR="00CE054F" w:rsidRPr="00F53080" w:rsidRDefault="003E5027" w:rsidP="00642777">
      <w:pPr>
        <w:pStyle w:val="Instructions"/>
        <w:rPr>
          <w:sz w:val="20"/>
          <w:szCs w:val="20"/>
        </w:rPr>
      </w:pPr>
      <w:proofErr w:type="gramStart"/>
      <w:r w:rsidRPr="00F53080">
        <w:rPr>
          <w:sz w:val="20"/>
          <w:szCs w:val="20"/>
        </w:rPr>
        <w:t>[INSERT ADDITIONAL</w:t>
      </w:r>
      <w:r w:rsidR="0001162C" w:rsidRPr="00F53080">
        <w:rPr>
          <w:sz w:val="20"/>
          <w:szCs w:val="20"/>
        </w:rPr>
        <w:t xml:space="preserve"> INFORMATION HERE IF APPLICABLE.</w:t>
      </w:r>
      <w:proofErr w:type="gramEnd"/>
      <w:r w:rsidR="00F53080">
        <w:rPr>
          <w:sz w:val="20"/>
          <w:szCs w:val="20"/>
        </w:rPr>
        <w:t xml:space="preserve"> </w:t>
      </w:r>
      <w:r w:rsidR="0001162C" w:rsidRPr="00F53080">
        <w:rPr>
          <w:sz w:val="20"/>
          <w:szCs w:val="20"/>
        </w:rPr>
        <w:t xml:space="preserve"> FOR EXAMPLE: BIM MISSION STATEMENT</w:t>
      </w:r>
      <w:r w:rsidR="008B6D69" w:rsidRPr="00F53080">
        <w:rPr>
          <w:sz w:val="20"/>
          <w:szCs w:val="20"/>
        </w:rPr>
        <w:t xml:space="preserve"> </w:t>
      </w:r>
      <w:proofErr w:type="gramStart"/>
      <w:r w:rsidR="008B6D69" w:rsidRPr="00F53080">
        <w:rPr>
          <w:sz w:val="20"/>
          <w:szCs w:val="20"/>
        </w:rPr>
        <w:t>This</w:t>
      </w:r>
      <w:proofErr w:type="gramEnd"/>
      <w:r w:rsidR="008B6D69" w:rsidRPr="00F53080">
        <w:rPr>
          <w:sz w:val="20"/>
          <w:szCs w:val="20"/>
        </w:rPr>
        <w:t xml:space="preserve"> is the location to provide additional BIM overview information.</w:t>
      </w:r>
      <w:r w:rsidR="00F53080">
        <w:rPr>
          <w:sz w:val="20"/>
          <w:szCs w:val="20"/>
        </w:rPr>
        <w:t xml:space="preserve"> </w:t>
      </w:r>
      <w:r w:rsidR="008B6D69" w:rsidRPr="00F53080">
        <w:rPr>
          <w:sz w:val="20"/>
          <w:szCs w:val="20"/>
        </w:rPr>
        <w:t xml:space="preserve"> Additional detailed information can be included as an attachment to this document.</w:t>
      </w:r>
    </w:p>
    <w:p w14:paraId="38E8E1AE" w14:textId="4066DEE0" w:rsidR="008B6D69" w:rsidRPr="00F53080" w:rsidRDefault="008B6D69" w:rsidP="0064547C">
      <w:pPr>
        <w:pStyle w:val="ExampleTEXT"/>
      </w:pPr>
      <w:r w:rsidRPr="00F53080">
        <w:t xml:space="preserve">Please note: Instructions and examples to assist with the completion of this guide are currently in grey.  The text can and should be modified to suit the needs of the organization filling out the template.  If modified, the format of the text should be changed to match the rest of the document. </w:t>
      </w:r>
      <w:r w:rsidR="00F53080">
        <w:t xml:space="preserve"> </w:t>
      </w:r>
      <w:r w:rsidRPr="00F53080">
        <w:t>This can be completed, in most cases, by selecting the normal style in the template styles.</w:t>
      </w:r>
    </w:p>
    <w:p w14:paraId="5926A09C" w14:textId="77777777" w:rsidR="00EC263C" w:rsidRPr="00F53080" w:rsidRDefault="00EC263C" w:rsidP="0064547C">
      <w:pPr>
        <w:pStyle w:val="ExampleTEXT"/>
      </w:pPr>
    </w:p>
    <w:p w14:paraId="39EC56B1" w14:textId="77777777" w:rsidR="00EF458D" w:rsidRPr="00F53080" w:rsidRDefault="00EF458D" w:rsidP="0064547C">
      <w:pPr>
        <w:pStyle w:val="ExampleTEXT"/>
      </w:pPr>
    </w:p>
    <w:p w14:paraId="3AC68BDC" w14:textId="77777777" w:rsidR="00EF458D" w:rsidRDefault="00EF458D" w:rsidP="0064547C">
      <w:pPr>
        <w:pStyle w:val="ExampleTEXT"/>
      </w:pPr>
    </w:p>
    <w:p w14:paraId="6DF03C4E" w14:textId="77777777" w:rsidR="00EF458D" w:rsidRDefault="00EF458D" w:rsidP="0064547C">
      <w:pPr>
        <w:pStyle w:val="ExampleTEXT"/>
      </w:pPr>
    </w:p>
    <w:p w14:paraId="34465DD2" w14:textId="77777777" w:rsidR="00EF458D" w:rsidRDefault="00EF458D" w:rsidP="0064547C">
      <w:pPr>
        <w:pStyle w:val="ExampleTEXT"/>
      </w:pPr>
    </w:p>
    <w:p w14:paraId="0A8A00E8" w14:textId="77777777" w:rsidR="00EF458D" w:rsidRDefault="00EF458D" w:rsidP="0064547C">
      <w:pPr>
        <w:pStyle w:val="ExampleTEXT"/>
      </w:pPr>
    </w:p>
    <w:p w14:paraId="6B517FEC" w14:textId="77777777" w:rsidR="00EF458D" w:rsidRDefault="00EF458D" w:rsidP="0064547C">
      <w:pPr>
        <w:pStyle w:val="ExampleTEXT"/>
      </w:pPr>
    </w:p>
    <w:p w14:paraId="30A5710E" w14:textId="77777777" w:rsidR="00EF458D" w:rsidRDefault="00EF458D" w:rsidP="0064547C">
      <w:pPr>
        <w:pStyle w:val="ExampleTEXT"/>
      </w:pPr>
    </w:p>
    <w:p w14:paraId="55EEE45A" w14:textId="77777777" w:rsidR="00EF458D" w:rsidRDefault="00EF458D" w:rsidP="0064547C">
      <w:pPr>
        <w:pStyle w:val="ExampleTEXT"/>
      </w:pPr>
    </w:p>
    <w:p w14:paraId="48BB285C" w14:textId="77777777" w:rsidR="00EF458D" w:rsidRDefault="00EF458D" w:rsidP="0064547C">
      <w:pPr>
        <w:pStyle w:val="ExampleTEXT"/>
      </w:pPr>
    </w:p>
    <w:p w14:paraId="4F083F31" w14:textId="77777777" w:rsidR="00EF458D" w:rsidRDefault="00EF458D" w:rsidP="0064547C">
      <w:pPr>
        <w:pStyle w:val="ExampleTEXT"/>
      </w:pPr>
    </w:p>
    <w:p w14:paraId="0A6D189D" w14:textId="77777777" w:rsidR="00EF458D" w:rsidRDefault="00EF458D" w:rsidP="0064547C">
      <w:pPr>
        <w:pStyle w:val="ExampleTEXT"/>
      </w:pPr>
    </w:p>
    <w:p w14:paraId="16560266" w14:textId="77777777" w:rsidR="00EF458D" w:rsidRDefault="00EF458D" w:rsidP="00EC263C">
      <w:pPr>
        <w:pStyle w:val="Style1"/>
        <w:sectPr w:rsidR="00EF458D" w:rsidSect="00B424A6">
          <w:pgSz w:w="12240" w:h="15840"/>
          <w:pgMar w:top="1440" w:right="1440" w:bottom="1440" w:left="1440" w:header="720" w:footer="720" w:gutter="0"/>
          <w:pgNumType w:start="1"/>
          <w:cols w:space="720"/>
          <w:docGrid w:linePitch="360"/>
        </w:sectPr>
      </w:pPr>
    </w:p>
    <w:p w14:paraId="7CA6C1D7" w14:textId="77777777" w:rsidR="006918EC" w:rsidRPr="00F016A8" w:rsidRDefault="00B71895" w:rsidP="00EC263C">
      <w:pPr>
        <w:pStyle w:val="Style1"/>
      </w:pPr>
      <w:bookmarkStart w:id="3" w:name="_Toc243887581"/>
      <w:bookmarkStart w:id="4" w:name="_Toc254593272"/>
      <w:r>
        <w:lastRenderedPageBreak/>
        <w:t>Section B: Project Information</w:t>
      </w:r>
      <w:bookmarkEnd w:id="3"/>
      <w:bookmarkEnd w:id="4"/>
    </w:p>
    <w:p w14:paraId="24675D8D" w14:textId="77777777" w:rsidR="00ED4801" w:rsidRDefault="00360394" w:rsidP="008B6D69">
      <w:pPr>
        <w:pStyle w:val="Instructions"/>
      </w:pPr>
      <w:r w:rsidRPr="00360394">
        <w:t xml:space="preserve">This section defines basic </w:t>
      </w:r>
      <w:r w:rsidR="003F5905">
        <w:t xml:space="preserve">project reference information </w:t>
      </w:r>
      <w:r w:rsidRPr="00360394">
        <w:t>and</w:t>
      </w:r>
      <w:r w:rsidR="003F5905">
        <w:t xml:space="preserve"> determined project milestones.</w:t>
      </w:r>
    </w:p>
    <w:p w14:paraId="2C7CBB39" w14:textId="77777777" w:rsidR="008B6D69" w:rsidRPr="00760850" w:rsidRDefault="008B6D69" w:rsidP="008B6D69">
      <w:pPr>
        <w:pStyle w:val="List1"/>
        <w:rPr>
          <w:color w:val="auto"/>
        </w:rPr>
      </w:pPr>
      <w:r w:rsidRPr="00760850">
        <w:rPr>
          <w:color w:val="auto"/>
        </w:rPr>
        <w:t>Project Owner</w:t>
      </w:r>
      <w:r w:rsidR="006D5F1B">
        <w:rPr>
          <w:color w:val="auto"/>
        </w:rPr>
        <w:t>:</w:t>
      </w:r>
    </w:p>
    <w:p w14:paraId="48273ABF" w14:textId="77777777" w:rsidR="009014BC" w:rsidRPr="00760850" w:rsidRDefault="003A71B4" w:rsidP="008B6D69">
      <w:pPr>
        <w:pStyle w:val="List1"/>
        <w:rPr>
          <w:color w:val="auto"/>
        </w:rPr>
      </w:pPr>
      <w:r w:rsidRPr="00760850">
        <w:rPr>
          <w:color w:val="auto"/>
        </w:rPr>
        <w:t>P</w:t>
      </w:r>
      <w:r w:rsidR="008B6D69" w:rsidRPr="00760850">
        <w:rPr>
          <w:color w:val="auto"/>
        </w:rPr>
        <w:t>roject Name</w:t>
      </w:r>
      <w:r w:rsidRPr="00760850">
        <w:rPr>
          <w:color w:val="auto"/>
        </w:rPr>
        <w:t>:</w:t>
      </w:r>
    </w:p>
    <w:p w14:paraId="24057E57" w14:textId="77777777" w:rsidR="009014BC" w:rsidRPr="00760850" w:rsidRDefault="009014BC" w:rsidP="008B6D69">
      <w:pPr>
        <w:pStyle w:val="List1"/>
        <w:rPr>
          <w:color w:val="auto"/>
        </w:rPr>
      </w:pPr>
      <w:r w:rsidRPr="00760850">
        <w:rPr>
          <w:color w:val="auto"/>
        </w:rPr>
        <w:t>P</w:t>
      </w:r>
      <w:r w:rsidR="008B6D69" w:rsidRPr="00760850">
        <w:rPr>
          <w:color w:val="auto"/>
        </w:rPr>
        <w:t>roject Location and Address</w:t>
      </w:r>
      <w:r w:rsidRPr="00760850">
        <w:rPr>
          <w:color w:val="auto"/>
        </w:rPr>
        <w:t>:</w:t>
      </w:r>
    </w:p>
    <w:p w14:paraId="01CC97FE" w14:textId="77777777" w:rsidR="002F42D7" w:rsidRPr="00760850" w:rsidRDefault="002F42D7" w:rsidP="008B6D69">
      <w:pPr>
        <w:pStyle w:val="List1"/>
        <w:rPr>
          <w:color w:val="auto"/>
        </w:rPr>
      </w:pPr>
      <w:r w:rsidRPr="00760850">
        <w:rPr>
          <w:color w:val="auto"/>
        </w:rPr>
        <w:t>C</w:t>
      </w:r>
      <w:r w:rsidR="008B6D69" w:rsidRPr="00760850">
        <w:rPr>
          <w:color w:val="auto"/>
        </w:rPr>
        <w:t>ontract Type</w:t>
      </w:r>
      <w:r w:rsidR="00DD5BF8">
        <w:rPr>
          <w:color w:val="auto"/>
        </w:rPr>
        <w:t xml:space="preserve"> / Delivery Method</w:t>
      </w:r>
      <w:r w:rsidRPr="00760850">
        <w:rPr>
          <w:color w:val="auto"/>
        </w:rPr>
        <w:t>:</w:t>
      </w:r>
    </w:p>
    <w:p w14:paraId="20EF8A39" w14:textId="77777777" w:rsidR="00D930ED" w:rsidRPr="00760850" w:rsidRDefault="009014BC" w:rsidP="008B6D69">
      <w:pPr>
        <w:pStyle w:val="List1"/>
        <w:rPr>
          <w:color w:val="auto"/>
        </w:rPr>
      </w:pPr>
      <w:r w:rsidRPr="00760850">
        <w:rPr>
          <w:color w:val="auto"/>
        </w:rPr>
        <w:t>B</w:t>
      </w:r>
      <w:r w:rsidR="00760850" w:rsidRPr="00760850">
        <w:rPr>
          <w:color w:val="auto"/>
        </w:rPr>
        <w:t>rief Project Description</w:t>
      </w:r>
      <w:r w:rsidR="000E0B6E" w:rsidRPr="00760850">
        <w:rPr>
          <w:color w:val="auto"/>
        </w:rPr>
        <w:t>:</w:t>
      </w:r>
      <w:r w:rsidR="008B6D69" w:rsidRPr="00760850">
        <w:rPr>
          <w:color w:val="auto"/>
        </w:rPr>
        <w:t xml:space="preserve"> </w:t>
      </w:r>
      <w:r w:rsidR="008B6D69" w:rsidRPr="004F21B5">
        <w:rPr>
          <w:b w:val="0"/>
          <w:color w:val="A6A6A6"/>
          <w:sz w:val="16"/>
        </w:rPr>
        <w:t>[NUMBER OF FACILITIES, GENERAL SIZE, ETC]</w:t>
      </w:r>
    </w:p>
    <w:p w14:paraId="209660DD" w14:textId="77777777" w:rsidR="00F32AB3" w:rsidRPr="00760850" w:rsidRDefault="008B6D69" w:rsidP="008B6D69">
      <w:pPr>
        <w:pStyle w:val="List1"/>
        <w:rPr>
          <w:rStyle w:val="InstructionsChar"/>
          <w:color w:val="auto"/>
          <w:sz w:val="18"/>
          <w:szCs w:val="22"/>
        </w:rPr>
      </w:pPr>
      <w:r w:rsidRPr="001F7927">
        <w:rPr>
          <w:rStyle w:val="List1Char"/>
          <w:b/>
          <w:smallCaps/>
          <w:color w:val="auto"/>
        </w:rPr>
        <w:t>A</w:t>
      </w:r>
      <w:r w:rsidR="00760850" w:rsidRPr="001F7927">
        <w:rPr>
          <w:rStyle w:val="List1Char"/>
          <w:b/>
          <w:smallCaps/>
          <w:color w:val="auto"/>
        </w:rPr>
        <w:t>dditional Project Information</w:t>
      </w:r>
      <w:r w:rsidR="00F32AB3" w:rsidRPr="001F7927">
        <w:rPr>
          <w:rStyle w:val="List1Char"/>
          <w:b/>
          <w:smallCaps/>
          <w:color w:val="auto"/>
        </w:rPr>
        <w:t>:</w:t>
      </w:r>
      <w:r w:rsidR="00F32AB3" w:rsidRPr="00760850">
        <w:rPr>
          <w:color w:val="auto"/>
        </w:rPr>
        <w:t xml:space="preserve"> </w:t>
      </w:r>
      <w:r w:rsidRPr="004F21B5">
        <w:rPr>
          <w:rStyle w:val="InstructionsChar"/>
          <w:b w:val="0"/>
          <w:color w:val="A6A6A6"/>
        </w:rPr>
        <w:t>[UNIQUE BIM PROJECT CHARACTERISTICS AND REQUIREMENTS]</w:t>
      </w:r>
    </w:p>
    <w:p w14:paraId="440EB296" w14:textId="77777777" w:rsidR="00760850" w:rsidRPr="00760850" w:rsidRDefault="00760850" w:rsidP="00760850">
      <w:pPr>
        <w:pStyle w:val="List1"/>
        <w:rPr>
          <w:color w:val="auto"/>
        </w:rPr>
      </w:pPr>
      <w:r w:rsidRPr="00760850">
        <w:rPr>
          <w:color w:val="auto"/>
        </w:rPr>
        <w:t>Project Numbers:</w:t>
      </w: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8"/>
        <w:gridCol w:w="2592"/>
      </w:tblGrid>
      <w:tr w:rsidR="00760850" w:rsidRPr="00D9311F" w14:paraId="71577EA4" w14:textId="77777777" w:rsidTr="00CF5EAE">
        <w:trPr>
          <w:trHeight w:val="288"/>
        </w:trPr>
        <w:tc>
          <w:tcPr>
            <w:tcW w:w="2718" w:type="dxa"/>
            <w:shd w:val="clear" w:color="auto" w:fill="262626"/>
            <w:vAlign w:val="center"/>
          </w:tcPr>
          <w:p w14:paraId="02E5F618" w14:textId="77777777" w:rsidR="00760850" w:rsidRPr="000E1303" w:rsidRDefault="00760850" w:rsidP="00CF4806">
            <w:pPr>
              <w:pStyle w:val="ListParagraph"/>
              <w:ind w:left="0"/>
              <w:jc w:val="center"/>
              <w:rPr>
                <w:rFonts w:cs="Arial"/>
                <w:b/>
                <w:color w:val="FFFFFF"/>
                <w:sz w:val="16"/>
              </w:rPr>
            </w:pPr>
            <w:r w:rsidRPr="000E1303">
              <w:rPr>
                <w:rFonts w:cs="Arial"/>
                <w:b/>
                <w:color w:val="FFFFFF"/>
                <w:sz w:val="16"/>
              </w:rPr>
              <w:t>PROJECT INFORMATION</w:t>
            </w:r>
          </w:p>
        </w:tc>
        <w:tc>
          <w:tcPr>
            <w:tcW w:w="2592" w:type="dxa"/>
            <w:shd w:val="clear" w:color="auto" w:fill="262626"/>
            <w:vAlign w:val="center"/>
          </w:tcPr>
          <w:p w14:paraId="4B1EA2C7" w14:textId="77777777" w:rsidR="00760850" w:rsidRPr="000E1303" w:rsidRDefault="00760850" w:rsidP="00CF4806">
            <w:pPr>
              <w:pStyle w:val="ListParagraph"/>
              <w:ind w:left="0"/>
              <w:jc w:val="center"/>
              <w:rPr>
                <w:rFonts w:cs="Arial"/>
                <w:b/>
                <w:color w:val="FFFFFF"/>
                <w:sz w:val="16"/>
              </w:rPr>
            </w:pPr>
            <w:r w:rsidRPr="000E1303">
              <w:rPr>
                <w:rFonts w:cs="Arial"/>
                <w:b/>
                <w:color w:val="FFFFFF"/>
                <w:sz w:val="16"/>
              </w:rPr>
              <w:t>NUMBER</w:t>
            </w:r>
          </w:p>
        </w:tc>
      </w:tr>
      <w:tr w:rsidR="00760850" w:rsidRPr="00D9311F" w14:paraId="0857F24C" w14:textId="77777777" w:rsidTr="00BA78CD">
        <w:trPr>
          <w:trHeight w:val="288"/>
        </w:trPr>
        <w:tc>
          <w:tcPr>
            <w:tcW w:w="2718" w:type="dxa"/>
            <w:shd w:val="clear" w:color="auto" w:fill="FFFFFF"/>
            <w:vAlign w:val="center"/>
          </w:tcPr>
          <w:p w14:paraId="44A23BF6" w14:textId="77777777" w:rsidR="00760850" w:rsidRPr="000E1303" w:rsidRDefault="00760850" w:rsidP="00CF4806">
            <w:pPr>
              <w:pStyle w:val="ListParagraph"/>
              <w:ind w:left="0"/>
              <w:jc w:val="center"/>
              <w:rPr>
                <w:rFonts w:cs="Arial"/>
                <w:color w:val="808080"/>
                <w:sz w:val="16"/>
              </w:rPr>
            </w:pPr>
            <w:r w:rsidRPr="000E1303">
              <w:rPr>
                <w:rFonts w:cs="Arial"/>
                <w:color w:val="808080"/>
                <w:sz w:val="16"/>
              </w:rPr>
              <w:t>CONTRACT NUMBER:</w:t>
            </w:r>
          </w:p>
        </w:tc>
        <w:tc>
          <w:tcPr>
            <w:tcW w:w="2592" w:type="dxa"/>
            <w:shd w:val="clear" w:color="auto" w:fill="FFFFFF"/>
            <w:vAlign w:val="center"/>
          </w:tcPr>
          <w:p w14:paraId="1EE312E1" w14:textId="77777777" w:rsidR="00760850" w:rsidRPr="000E1303" w:rsidRDefault="00760850" w:rsidP="00CF4806">
            <w:pPr>
              <w:pStyle w:val="ListParagraph"/>
              <w:ind w:left="0"/>
              <w:jc w:val="center"/>
              <w:rPr>
                <w:rFonts w:cs="Arial"/>
                <w:sz w:val="16"/>
              </w:rPr>
            </w:pPr>
          </w:p>
        </w:tc>
      </w:tr>
      <w:tr w:rsidR="00760850" w:rsidRPr="00D9311F" w14:paraId="672CC5C4" w14:textId="77777777" w:rsidTr="00BA78CD">
        <w:trPr>
          <w:trHeight w:val="288"/>
        </w:trPr>
        <w:tc>
          <w:tcPr>
            <w:tcW w:w="2718" w:type="dxa"/>
            <w:shd w:val="clear" w:color="auto" w:fill="FFFFFF"/>
            <w:vAlign w:val="center"/>
          </w:tcPr>
          <w:p w14:paraId="30F6F5B2" w14:textId="77777777" w:rsidR="00760850" w:rsidRPr="000E1303" w:rsidRDefault="00760850" w:rsidP="00CF4806">
            <w:pPr>
              <w:pStyle w:val="ListParagraph"/>
              <w:ind w:left="0"/>
              <w:jc w:val="center"/>
              <w:rPr>
                <w:rFonts w:cs="Arial"/>
                <w:color w:val="808080"/>
                <w:sz w:val="16"/>
              </w:rPr>
            </w:pPr>
            <w:r w:rsidRPr="000E1303">
              <w:rPr>
                <w:rFonts w:cs="Arial"/>
                <w:color w:val="808080"/>
                <w:sz w:val="16"/>
              </w:rPr>
              <w:t>TASK ORDER:</w:t>
            </w:r>
          </w:p>
        </w:tc>
        <w:tc>
          <w:tcPr>
            <w:tcW w:w="2592" w:type="dxa"/>
            <w:shd w:val="clear" w:color="auto" w:fill="FFFFFF"/>
            <w:vAlign w:val="center"/>
          </w:tcPr>
          <w:p w14:paraId="0D3C8E53" w14:textId="77777777" w:rsidR="00760850" w:rsidRPr="000E1303" w:rsidRDefault="00760850" w:rsidP="00CF4806">
            <w:pPr>
              <w:pStyle w:val="ListParagraph"/>
              <w:ind w:left="0"/>
              <w:jc w:val="center"/>
              <w:rPr>
                <w:rFonts w:cs="Arial"/>
                <w:sz w:val="16"/>
              </w:rPr>
            </w:pPr>
          </w:p>
        </w:tc>
      </w:tr>
      <w:tr w:rsidR="00760850" w:rsidRPr="00D9311F" w14:paraId="6D106497" w14:textId="77777777" w:rsidTr="00BA78CD">
        <w:trPr>
          <w:trHeight w:val="288"/>
        </w:trPr>
        <w:tc>
          <w:tcPr>
            <w:tcW w:w="2718" w:type="dxa"/>
            <w:shd w:val="clear" w:color="auto" w:fill="FFFFFF"/>
            <w:vAlign w:val="center"/>
          </w:tcPr>
          <w:p w14:paraId="3BABD236" w14:textId="77777777" w:rsidR="00760850" w:rsidRPr="000E1303" w:rsidRDefault="00760850" w:rsidP="00CF4806">
            <w:pPr>
              <w:pStyle w:val="ListParagraph"/>
              <w:ind w:left="0"/>
              <w:jc w:val="center"/>
              <w:rPr>
                <w:rFonts w:cs="Arial"/>
                <w:color w:val="808080"/>
                <w:sz w:val="16"/>
              </w:rPr>
            </w:pPr>
            <w:r w:rsidRPr="000E1303">
              <w:rPr>
                <w:rFonts w:cs="Arial"/>
                <w:color w:val="808080"/>
                <w:sz w:val="16"/>
              </w:rPr>
              <w:t>PROJECT NUMBER:</w:t>
            </w:r>
          </w:p>
        </w:tc>
        <w:tc>
          <w:tcPr>
            <w:tcW w:w="2592" w:type="dxa"/>
            <w:shd w:val="clear" w:color="auto" w:fill="FFFFFF"/>
            <w:vAlign w:val="center"/>
          </w:tcPr>
          <w:p w14:paraId="49AC2B92" w14:textId="77777777" w:rsidR="00760850" w:rsidRPr="000E1303" w:rsidRDefault="00760850" w:rsidP="00CF4806">
            <w:pPr>
              <w:pStyle w:val="ListParagraph"/>
              <w:ind w:left="0"/>
              <w:jc w:val="center"/>
              <w:rPr>
                <w:rFonts w:cs="Arial"/>
                <w:sz w:val="16"/>
              </w:rPr>
            </w:pPr>
          </w:p>
        </w:tc>
      </w:tr>
      <w:tr w:rsidR="00760850" w:rsidRPr="00D9311F" w14:paraId="35CD71DD" w14:textId="77777777" w:rsidTr="00BA78CD">
        <w:trPr>
          <w:trHeight w:val="288"/>
        </w:trPr>
        <w:tc>
          <w:tcPr>
            <w:tcW w:w="2718" w:type="dxa"/>
            <w:shd w:val="clear" w:color="auto" w:fill="FFFFFF"/>
            <w:vAlign w:val="center"/>
          </w:tcPr>
          <w:p w14:paraId="28EFEBEB" w14:textId="77777777" w:rsidR="00760850" w:rsidRPr="000E1303" w:rsidRDefault="00760850" w:rsidP="00CF4806">
            <w:pPr>
              <w:pStyle w:val="ListParagraph"/>
              <w:ind w:left="0"/>
              <w:jc w:val="center"/>
              <w:rPr>
                <w:rFonts w:cs="Arial"/>
                <w:sz w:val="16"/>
              </w:rPr>
            </w:pPr>
          </w:p>
        </w:tc>
        <w:tc>
          <w:tcPr>
            <w:tcW w:w="2592" w:type="dxa"/>
            <w:shd w:val="clear" w:color="auto" w:fill="FFFFFF"/>
            <w:vAlign w:val="center"/>
          </w:tcPr>
          <w:p w14:paraId="173A61FA" w14:textId="77777777" w:rsidR="00760850" w:rsidRPr="000E1303" w:rsidRDefault="00760850" w:rsidP="00CF4806">
            <w:pPr>
              <w:pStyle w:val="ListParagraph"/>
              <w:ind w:left="0"/>
              <w:jc w:val="center"/>
              <w:rPr>
                <w:rFonts w:cs="Arial"/>
                <w:sz w:val="16"/>
              </w:rPr>
            </w:pPr>
          </w:p>
        </w:tc>
      </w:tr>
      <w:tr w:rsidR="00760850" w:rsidRPr="00D9311F" w14:paraId="608FCCAC" w14:textId="77777777" w:rsidTr="00BA78CD">
        <w:trPr>
          <w:trHeight w:val="288"/>
        </w:trPr>
        <w:tc>
          <w:tcPr>
            <w:tcW w:w="2718" w:type="dxa"/>
            <w:shd w:val="clear" w:color="auto" w:fill="FFFFFF"/>
            <w:vAlign w:val="center"/>
          </w:tcPr>
          <w:p w14:paraId="2595EE0C" w14:textId="77777777" w:rsidR="00760850" w:rsidRPr="000E1303" w:rsidRDefault="00760850" w:rsidP="00CF4806">
            <w:pPr>
              <w:pStyle w:val="ListParagraph"/>
              <w:ind w:left="0"/>
              <w:jc w:val="center"/>
              <w:rPr>
                <w:rFonts w:cs="Arial"/>
                <w:sz w:val="16"/>
              </w:rPr>
            </w:pPr>
          </w:p>
        </w:tc>
        <w:tc>
          <w:tcPr>
            <w:tcW w:w="2592" w:type="dxa"/>
            <w:shd w:val="clear" w:color="auto" w:fill="FFFFFF"/>
            <w:vAlign w:val="center"/>
          </w:tcPr>
          <w:p w14:paraId="03DA1622" w14:textId="77777777" w:rsidR="00760850" w:rsidRPr="000E1303" w:rsidRDefault="00760850" w:rsidP="00CF4806">
            <w:pPr>
              <w:pStyle w:val="ListParagraph"/>
              <w:ind w:left="0"/>
              <w:jc w:val="center"/>
              <w:rPr>
                <w:rFonts w:cs="Arial"/>
                <w:sz w:val="16"/>
              </w:rPr>
            </w:pPr>
          </w:p>
        </w:tc>
      </w:tr>
      <w:tr w:rsidR="00760850" w:rsidRPr="00D9311F" w14:paraId="55B9B472" w14:textId="77777777" w:rsidTr="00BA78CD">
        <w:trPr>
          <w:trHeight w:val="288"/>
        </w:trPr>
        <w:tc>
          <w:tcPr>
            <w:tcW w:w="2718" w:type="dxa"/>
            <w:shd w:val="clear" w:color="auto" w:fill="FFFFFF"/>
            <w:vAlign w:val="center"/>
          </w:tcPr>
          <w:p w14:paraId="07ABD6C7" w14:textId="77777777" w:rsidR="00760850" w:rsidRPr="000E1303" w:rsidRDefault="00760850" w:rsidP="00CF4806">
            <w:pPr>
              <w:pStyle w:val="ListParagraph"/>
              <w:ind w:left="0"/>
              <w:jc w:val="center"/>
              <w:rPr>
                <w:rFonts w:cs="Arial"/>
                <w:sz w:val="16"/>
              </w:rPr>
            </w:pPr>
          </w:p>
        </w:tc>
        <w:tc>
          <w:tcPr>
            <w:tcW w:w="2592" w:type="dxa"/>
            <w:shd w:val="clear" w:color="auto" w:fill="FFFFFF"/>
            <w:vAlign w:val="center"/>
          </w:tcPr>
          <w:p w14:paraId="665B402C" w14:textId="77777777" w:rsidR="00760850" w:rsidRPr="000E1303" w:rsidRDefault="00760850" w:rsidP="00CF4806">
            <w:pPr>
              <w:pStyle w:val="ListParagraph"/>
              <w:ind w:left="0"/>
              <w:jc w:val="center"/>
              <w:rPr>
                <w:rFonts w:cs="Arial"/>
                <w:sz w:val="16"/>
              </w:rPr>
            </w:pPr>
          </w:p>
        </w:tc>
      </w:tr>
    </w:tbl>
    <w:p w14:paraId="504C58CC" w14:textId="77777777" w:rsidR="00B54C34" w:rsidRDefault="00C43CF5" w:rsidP="00544505">
      <w:pPr>
        <w:pStyle w:val="List1"/>
        <w:spacing w:before="240" w:line="240" w:lineRule="auto"/>
        <w:rPr>
          <w:color w:val="auto"/>
        </w:rPr>
      </w:pPr>
      <w:r w:rsidRPr="00760850">
        <w:rPr>
          <w:color w:val="auto"/>
        </w:rPr>
        <w:t>P</w:t>
      </w:r>
      <w:r w:rsidR="00760850" w:rsidRPr="00760850">
        <w:rPr>
          <w:color w:val="auto"/>
        </w:rPr>
        <w:t xml:space="preserve">roject </w:t>
      </w:r>
      <w:r w:rsidR="004F21B5">
        <w:rPr>
          <w:color w:val="auto"/>
        </w:rPr>
        <w:t>Schedule / Phases / Milestones:</w:t>
      </w:r>
    </w:p>
    <w:p w14:paraId="1BF76CB8" w14:textId="77777777" w:rsidR="00544505" w:rsidRPr="00E34B7B" w:rsidRDefault="003E0BDB" w:rsidP="00C429ED">
      <w:pPr>
        <w:pStyle w:val="ExampleTEXT"/>
        <w:ind w:left="360"/>
      </w:pPr>
      <w:r>
        <w:t>Include BIM m</w:t>
      </w:r>
      <w:r w:rsidR="00544505">
        <w:t xml:space="preserve">ilestones, pre-design activities, major design reviews, stakeholder reviews, and any other major </w:t>
      </w:r>
      <w:proofErr w:type="gramStart"/>
      <w:r w:rsidR="00544505">
        <w:t>events which</w:t>
      </w:r>
      <w:proofErr w:type="gramEnd"/>
      <w:r w:rsidR="00544505">
        <w:t xml:space="preserve"> occur during the project lifecycle. </w:t>
      </w:r>
    </w:p>
    <w:tbl>
      <w:tblPr>
        <w:tblW w:w="9090" w:type="dxa"/>
        <w:tblInd w:w="3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9" w:type="dxa"/>
          <w:left w:w="29" w:type="dxa"/>
          <w:bottom w:w="29" w:type="dxa"/>
          <w:right w:w="29" w:type="dxa"/>
        </w:tblCellMar>
        <w:tblLook w:val="04A0" w:firstRow="1" w:lastRow="0" w:firstColumn="1" w:lastColumn="0" w:noHBand="0" w:noVBand="1"/>
      </w:tblPr>
      <w:tblGrid>
        <w:gridCol w:w="2209"/>
        <w:gridCol w:w="2116"/>
        <w:gridCol w:w="2347"/>
        <w:gridCol w:w="2418"/>
      </w:tblGrid>
      <w:tr w:rsidR="009B24D9" w:rsidRPr="00D71562" w14:paraId="408A6D32" w14:textId="77777777" w:rsidTr="00CF5EAE">
        <w:trPr>
          <w:trHeight w:val="530"/>
        </w:trPr>
        <w:tc>
          <w:tcPr>
            <w:tcW w:w="2209" w:type="dxa"/>
            <w:shd w:val="clear" w:color="auto" w:fill="262626"/>
            <w:vAlign w:val="center"/>
          </w:tcPr>
          <w:p w14:paraId="7E1283D1" w14:textId="77777777" w:rsidR="001870F2" w:rsidRPr="000E1303" w:rsidRDefault="007C6932" w:rsidP="00D71562">
            <w:pPr>
              <w:pStyle w:val="ListParagraph"/>
              <w:ind w:left="0"/>
              <w:jc w:val="center"/>
              <w:rPr>
                <w:rFonts w:cs="Arial"/>
                <w:b/>
                <w:color w:val="FFFFFF"/>
                <w:sz w:val="16"/>
              </w:rPr>
            </w:pPr>
            <w:r w:rsidRPr="000E1303">
              <w:rPr>
                <w:rFonts w:cs="Arial"/>
                <w:b/>
                <w:color w:val="FFFFFF"/>
                <w:sz w:val="16"/>
              </w:rPr>
              <w:t xml:space="preserve">PROJECT PHASE / </w:t>
            </w:r>
          </w:p>
          <w:p w14:paraId="2757D2E0" w14:textId="77777777" w:rsidR="007C6932" w:rsidRPr="000E1303" w:rsidRDefault="007C6932" w:rsidP="00D71562">
            <w:pPr>
              <w:pStyle w:val="ListParagraph"/>
              <w:ind w:left="0"/>
              <w:jc w:val="center"/>
              <w:rPr>
                <w:rFonts w:cs="Arial"/>
                <w:b/>
                <w:color w:val="FFFFFF"/>
                <w:sz w:val="16"/>
              </w:rPr>
            </w:pPr>
            <w:r w:rsidRPr="000E1303">
              <w:rPr>
                <w:rFonts w:cs="Arial"/>
                <w:b/>
                <w:color w:val="FFFFFF"/>
                <w:sz w:val="16"/>
              </w:rPr>
              <w:t>MILESTONE</w:t>
            </w:r>
          </w:p>
        </w:tc>
        <w:tc>
          <w:tcPr>
            <w:tcW w:w="2116" w:type="dxa"/>
            <w:shd w:val="clear" w:color="auto" w:fill="262626"/>
            <w:vAlign w:val="center"/>
          </w:tcPr>
          <w:p w14:paraId="6F41AF38" w14:textId="77777777" w:rsidR="007C6932" w:rsidRPr="000E1303" w:rsidRDefault="007C6932" w:rsidP="00D71562">
            <w:pPr>
              <w:pStyle w:val="ListParagraph"/>
              <w:ind w:left="0"/>
              <w:jc w:val="center"/>
              <w:rPr>
                <w:rFonts w:cs="Arial"/>
                <w:b/>
                <w:color w:val="FFFFFF"/>
                <w:sz w:val="16"/>
              </w:rPr>
            </w:pPr>
            <w:r w:rsidRPr="000E1303">
              <w:rPr>
                <w:rFonts w:cs="Arial"/>
                <w:b/>
                <w:color w:val="FFFFFF"/>
                <w:sz w:val="16"/>
              </w:rPr>
              <w:t>ESTIMATED START DATE</w:t>
            </w:r>
          </w:p>
        </w:tc>
        <w:tc>
          <w:tcPr>
            <w:tcW w:w="2347" w:type="dxa"/>
            <w:shd w:val="clear" w:color="auto" w:fill="262626"/>
            <w:vAlign w:val="center"/>
          </w:tcPr>
          <w:p w14:paraId="45EBDB00" w14:textId="77777777" w:rsidR="007C6932" w:rsidRPr="000E1303" w:rsidRDefault="007C6932" w:rsidP="00D71562">
            <w:pPr>
              <w:pStyle w:val="ListParagraph"/>
              <w:ind w:left="0"/>
              <w:jc w:val="center"/>
              <w:rPr>
                <w:rFonts w:cs="Arial"/>
                <w:b/>
                <w:color w:val="FFFFFF"/>
                <w:sz w:val="16"/>
              </w:rPr>
            </w:pPr>
            <w:r w:rsidRPr="000E1303">
              <w:rPr>
                <w:rFonts w:cs="Arial"/>
                <w:b/>
                <w:color w:val="FFFFFF"/>
                <w:sz w:val="16"/>
              </w:rPr>
              <w:t>ESTIMATED COMPLETION DATE</w:t>
            </w:r>
          </w:p>
        </w:tc>
        <w:tc>
          <w:tcPr>
            <w:tcW w:w="2418" w:type="dxa"/>
            <w:shd w:val="clear" w:color="auto" w:fill="262626"/>
            <w:vAlign w:val="center"/>
          </w:tcPr>
          <w:p w14:paraId="043D58F5" w14:textId="77777777" w:rsidR="007C6932" w:rsidRPr="000E1303" w:rsidRDefault="007C6932" w:rsidP="00D71562">
            <w:pPr>
              <w:pStyle w:val="ListParagraph"/>
              <w:ind w:left="0"/>
              <w:jc w:val="center"/>
              <w:rPr>
                <w:rFonts w:cs="Arial"/>
                <w:b/>
                <w:color w:val="FFFFFF"/>
                <w:sz w:val="16"/>
              </w:rPr>
            </w:pPr>
            <w:r w:rsidRPr="000E1303">
              <w:rPr>
                <w:rFonts w:cs="Arial"/>
                <w:b/>
                <w:color w:val="FFFFFF"/>
                <w:sz w:val="16"/>
              </w:rPr>
              <w:t>PROJECT STAKEHOLDERS INVOLVED</w:t>
            </w:r>
          </w:p>
        </w:tc>
      </w:tr>
      <w:tr w:rsidR="009B24D9" w:rsidRPr="00D71562" w14:paraId="5984D4A5" w14:textId="77777777" w:rsidTr="00F53080">
        <w:trPr>
          <w:trHeight w:val="432"/>
        </w:trPr>
        <w:tc>
          <w:tcPr>
            <w:tcW w:w="2209" w:type="dxa"/>
            <w:shd w:val="clear" w:color="auto" w:fill="FFFFFF"/>
            <w:vAlign w:val="center"/>
          </w:tcPr>
          <w:p w14:paraId="198BE7DD" w14:textId="77777777" w:rsidR="007C6932" w:rsidRPr="00C429ED" w:rsidRDefault="00E34B7B" w:rsidP="00D71562">
            <w:pPr>
              <w:pStyle w:val="ListParagraph"/>
              <w:ind w:left="0"/>
              <w:jc w:val="center"/>
              <w:rPr>
                <w:rFonts w:cs="Arial"/>
                <w:color w:val="A6A6A6"/>
                <w:sz w:val="16"/>
                <w:szCs w:val="20"/>
              </w:rPr>
            </w:pPr>
            <w:r w:rsidRPr="00C429ED">
              <w:rPr>
                <w:rFonts w:cs="Arial"/>
                <w:color w:val="A6A6A6"/>
                <w:sz w:val="16"/>
                <w:szCs w:val="20"/>
              </w:rPr>
              <w:t>PRELIMINARY PLANNING</w:t>
            </w:r>
          </w:p>
        </w:tc>
        <w:tc>
          <w:tcPr>
            <w:tcW w:w="2116" w:type="dxa"/>
            <w:shd w:val="clear" w:color="auto" w:fill="FFFFFF"/>
            <w:vAlign w:val="center"/>
          </w:tcPr>
          <w:p w14:paraId="274AD4D1" w14:textId="77777777" w:rsidR="007C6932" w:rsidRPr="00C429ED" w:rsidRDefault="007C6932" w:rsidP="00D71562">
            <w:pPr>
              <w:pStyle w:val="ListParagraph"/>
              <w:ind w:left="0"/>
              <w:jc w:val="center"/>
              <w:rPr>
                <w:rFonts w:cs="Arial"/>
                <w:color w:val="1F497D"/>
                <w:sz w:val="16"/>
                <w:szCs w:val="20"/>
              </w:rPr>
            </w:pPr>
          </w:p>
        </w:tc>
        <w:tc>
          <w:tcPr>
            <w:tcW w:w="2347" w:type="dxa"/>
            <w:shd w:val="clear" w:color="auto" w:fill="FFFFFF"/>
            <w:vAlign w:val="center"/>
          </w:tcPr>
          <w:p w14:paraId="7CD30CFF" w14:textId="77777777" w:rsidR="007C6932" w:rsidRPr="00C429ED" w:rsidRDefault="007C6932" w:rsidP="00D71562">
            <w:pPr>
              <w:pStyle w:val="ListParagraph"/>
              <w:ind w:left="0"/>
              <w:jc w:val="center"/>
              <w:rPr>
                <w:rFonts w:cs="Arial"/>
                <w:color w:val="1F497D"/>
                <w:sz w:val="16"/>
                <w:szCs w:val="20"/>
              </w:rPr>
            </w:pPr>
          </w:p>
        </w:tc>
        <w:tc>
          <w:tcPr>
            <w:tcW w:w="2418" w:type="dxa"/>
            <w:shd w:val="clear" w:color="auto" w:fill="FFFFFF"/>
            <w:vAlign w:val="center"/>
          </w:tcPr>
          <w:p w14:paraId="47A67FE2" w14:textId="77777777" w:rsidR="007C6932" w:rsidRPr="00C429ED" w:rsidRDefault="007C6932" w:rsidP="00D71562">
            <w:pPr>
              <w:pStyle w:val="ListParagraph"/>
              <w:ind w:left="0"/>
              <w:jc w:val="center"/>
              <w:rPr>
                <w:rFonts w:cs="Arial"/>
                <w:color w:val="1F497D"/>
                <w:sz w:val="16"/>
                <w:szCs w:val="20"/>
              </w:rPr>
            </w:pPr>
          </w:p>
        </w:tc>
      </w:tr>
      <w:tr w:rsidR="009B24D9" w:rsidRPr="00D71562" w14:paraId="0D63ADFB" w14:textId="77777777" w:rsidTr="00F53080">
        <w:trPr>
          <w:trHeight w:val="432"/>
        </w:trPr>
        <w:tc>
          <w:tcPr>
            <w:tcW w:w="2209" w:type="dxa"/>
            <w:shd w:val="clear" w:color="auto" w:fill="FFFFFF"/>
            <w:vAlign w:val="center"/>
          </w:tcPr>
          <w:p w14:paraId="57DEAC16" w14:textId="77777777" w:rsidR="007C6932" w:rsidRPr="00C429ED" w:rsidRDefault="00E34B7B" w:rsidP="00D71562">
            <w:pPr>
              <w:pStyle w:val="ListParagraph"/>
              <w:ind w:left="0"/>
              <w:jc w:val="center"/>
              <w:rPr>
                <w:rFonts w:cs="Arial"/>
                <w:color w:val="A6A6A6"/>
                <w:sz w:val="16"/>
                <w:szCs w:val="20"/>
              </w:rPr>
            </w:pPr>
            <w:r w:rsidRPr="00C429ED">
              <w:rPr>
                <w:rFonts w:cs="Arial"/>
                <w:color w:val="A6A6A6"/>
                <w:sz w:val="16"/>
                <w:szCs w:val="20"/>
              </w:rPr>
              <w:t>DESIGN DOCUMENTS</w:t>
            </w:r>
          </w:p>
        </w:tc>
        <w:tc>
          <w:tcPr>
            <w:tcW w:w="2116" w:type="dxa"/>
            <w:shd w:val="clear" w:color="auto" w:fill="FFFFFF"/>
            <w:vAlign w:val="center"/>
          </w:tcPr>
          <w:p w14:paraId="147CA249" w14:textId="77777777" w:rsidR="007C6932" w:rsidRPr="00C429ED" w:rsidRDefault="007C6932" w:rsidP="00D71562">
            <w:pPr>
              <w:pStyle w:val="ListParagraph"/>
              <w:ind w:left="0"/>
              <w:jc w:val="center"/>
              <w:rPr>
                <w:rFonts w:cs="Arial"/>
                <w:color w:val="1F497D"/>
                <w:sz w:val="16"/>
                <w:szCs w:val="20"/>
              </w:rPr>
            </w:pPr>
          </w:p>
        </w:tc>
        <w:tc>
          <w:tcPr>
            <w:tcW w:w="2347" w:type="dxa"/>
            <w:shd w:val="clear" w:color="auto" w:fill="FFFFFF"/>
            <w:vAlign w:val="center"/>
          </w:tcPr>
          <w:p w14:paraId="0C6A7947" w14:textId="77777777" w:rsidR="007C6932" w:rsidRPr="00C429ED" w:rsidRDefault="007C6932" w:rsidP="00D71562">
            <w:pPr>
              <w:pStyle w:val="ListParagraph"/>
              <w:ind w:left="0"/>
              <w:jc w:val="center"/>
              <w:rPr>
                <w:rFonts w:cs="Arial"/>
                <w:color w:val="1F497D"/>
                <w:sz w:val="16"/>
                <w:szCs w:val="20"/>
              </w:rPr>
            </w:pPr>
          </w:p>
        </w:tc>
        <w:tc>
          <w:tcPr>
            <w:tcW w:w="2418" w:type="dxa"/>
            <w:shd w:val="clear" w:color="auto" w:fill="FFFFFF"/>
            <w:vAlign w:val="center"/>
          </w:tcPr>
          <w:p w14:paraId="6BBB5974" w14:textId="77777777" w:rsidR="007C6932" w:rsidRPr="00C429ED" w:rsidRDefault="007C6932" w:rsidP="00D71562">
            <w:pPr>
              <w:pStyle w:val="ListParagraph"/>
              <w:ind w:left="0"/>
              <w:jc w:val="center"/>
              <w:rPr>
                <w:rFonts w:cs="Arial"/>
                <w:color w:val="1F497D"/>
                <w:sz w:val="16"/>
                <w:szCs w:val="20"/>
              </w:rPr>
            </w:pPr>
          </w:p>
        </w:tc>
      </w:tr>
      <w:tr w:rsidR="009B24D9" w:rsidRPr="00D71562" w14:paraId="267454E8" w14:textId="77777777" w:rsidTr="00F53080">
        <w:trPr>
          <w:trHeight w:val="432"/>
        </w:trPr>
        <w:tc>
          <w:tcPr>
            <w:tcW w:w="2209" w:type="dxa"/>
            <w:shd w:val="clear" w:color="auto" w:fill="FFFFFF"/>
            <w:vAlign w:val="center"/>
          </w:tcPr>
          <w:p w14:paraId="44162CF5" w14:textId="77777777" w:rsidR="007C6932" w:rsidRPr="00C429ED" w:rsidRDefault="00E34B7B" w:rsidP="00D71562">
            <w:pPr>
              <w:pStyle w:val="ListParagraph"/>
              <w:ind w:left="0"/>
              <w:jc w:val="center"/>
              <w:rPr>
                <w:rFonts w:cs="Arial"/>
                <w:color w:val="A6A6A6"/>
                <w:sz w:val="16"/>
                <w:szCs w:val="20"/>
              </w:rPr>
            </w:pPr>
            <w:r w:rsidRPr="00C429ED">
              <w:rPr>
                <w:rFonts w:cs="Arial"/>
                <w:color w:val="A6A6A6"/>
                <w:sz w:val="16"/>
                <w:szCs w:val="20"/>
              </w:rPr>
              <w:t>CONSTRUCTION DOCUMENTS</w:t>
            </w:r>
          </w:p>
        </w:tc>
        <w:tc>
          <w:tcPr>
            <w:tcW w:w="2116" w:type="dxa"/>
            <w:shd w:val="clear" w:color="auto" w:fill="FFFFFF"/>
            <w:vAlign w:val="center"/>
          </w:tcPr>
          <w:p w14:paraId="21C78461" w14:textId="77777777" w:rsidR="007C6932" w:rsidRPr="00C429ED" w:rsidRDefault="007C6932" w:rsidP="00D71562">
            <w:pPr>
              <w:pStyle w:val="ListParagraph"/>
              <w:ind w:left="0"/>
              <w:jc w:val="center"/>
              <w:rPr>
                <w:rFonts w:cs="Arial"/>
                <w:color w:val="1F497D"/>
                <w:sz w:val="16"/>
                <w:szCs w:val="20"/>
              </w:rPr>
            </w:pPr>
          </w:p>
        </w:tc>
        <w:tc>
          <w:tcPr>
            <w:tcW w:w="2347" w:type="dxa"/>
            <w:shd w:val="clear" w:color="auto" w:fill="FFFFFF"/>
            <w:vAlign w:val="center"/>
          </w:tcPr>
          <w:p w14:paraId="7E2E3AC0" w14:textId="77777777" w:rsidR="007C6932" w:rsidRPr="00C429ED" w:rsidRDefault="007C6932" w:rsidP="00D71562">
            <w:pPr>
              <w:pStyle w:val="ListParagraph"/>
              <w:ind w:left="0"/>
              <w:jc w:val="center"/>
              <w:rPr>
                <w:rFonts w:cs="Arial"/>
                <w:color w:val="1F497D"/>
                <w:sz w:val="16"/>
                <w:szCs w:val="20"/>
              </w:rPr>
            </w:pPr>
          </w:p>
        </w:tc>
        <w:tc>
          <w:tcPr>
            <w:tcW w:w="2418" w:type="dxa"/>
            <w:shd w:val="clear" w:color="auto" w:fill="FFFFFF"/>
            <w:vAlign w:val="center"/>
          </w:tcPr>
          <w:p w14:paraId="4E90DCD2" w14:textId="77777777" w:rsidR="007C6932" w:rsidRPr="00C429ED" w:rsidRDefault="007C6932" w:rsidP="00D71562">
            <w:pPr>
              <w:pStyle w:val="ListParagraph"/>
              <w:ind w:left="0"/>
              <w:jc w:val="center"/>
              <w:rPr>
                <w:rFonts w:cs="Arial"/>
                <w:color w:val="1F497D"/>
                <w:sz w:val="16"/>
                <w:szCs w:val="20"/>
              </w:rPr>
            </w:pPr>
          </w:p>
        </w:tc>
      </w:tr>
      <w:tr w:rsidR="009B24D9" w:rsidRPr="00D71562" w14:paraId="6977291C" w14:textId="77777777" w:rsidTr="00F53080">
        <w:trPr>
          <w:trHeight w:val="432"/>
        </w:trPr>
        <w:tc>
          <w:tcPr>
            <w:tcW w:w="2209" w:type="dxa"/>
            <w:shd w:val="clear" w:color="auto" w:fill="FFFFFF"/>
            <w:vAlign w:val="center"/>
          </w:tcPr>
          <w:p w14:paraId="57EA2258" w14:textId="77777777" w:rsidR="007C6932" w:rsidRPr="00C429ED" w:rsidRDefault="00E34B7B" w:rsidP="00D71562">
            <w:pPr>
              <w:pStyle w:val="ListParagraph"/>
              <w:ind w:left="0"/>
              <w:jc w:val="center"/>
              <w:rPr>
                <w:rFonts w:cs="Arial"/>
                <w:color w:val="A6A6A6"/>
                <w:sz w:val="16"/>
                <w:szCs w:val="20"/>
              </w:rPr>
            </w:pPr>
            <w:r w:rsidRPr="00C429ED">
              <w:rPr>
                <w:rFonts w:cs="Arial"/>
                <w:color w:val="A6A6A6"/>
                <w:sz w:val="16"/>
                <w:szCs w:val="20"/>
              </w:rPr>
              <w:t>CONSTRUCTION</w:t>
            </w:r>
          </w:p>
        </w:tc>
        <w:tc>
          <w:tcPr>
            <w:tcW w:w="2116" w:type="dxa"/>
            <w:shd w:val="clear" w:color="auto" w:fill="FFFFFF"/>
            <w:vAlign w:val="center"/>
          </w:tcPr>
          <w:p w14:paraId="4C34708C" w14:textId="77777777" w:rsidR="007C6932" w:rsidRPr="00C429ED" w:rsidRDefault="007C6932" w:rsidP="00D71562">
            <w:pPr>
              <w:pStyle w:val="ListParagraph"/>
              <w:ind w:left="0"/>
              <w:jc w:val="center"/>
              <w:rPr>
                <w:rFonts w:cs="Arial"/>
                <w:color w:val="1F497D"/>
                <w:sz w:val="16"/>
                <w:szCs w:val="20"/>
              </w:rPr>
            </w:pPr>
          </w:p>
        </w:tc>
        <w:tc>
          <w:tcPr>
            <w:tcW w:w="2347" w:type="dxa"/>
            <w:shd w:val="clear" w:color="auto" w:fill="FFFFFF"/>
            <w:vAlign w:val="center"/>
          </w:tcPr>
          <w:p w14:paraId="12CE77E4" w14:textId="77777777" w:rsidR="007C6932" w:rsidRPr="00C429ED" w:rsidRDefault="007C6932" w:rsidP="00D71562">
            <w:pPr>
              <w:pStyle w:val="ListParagraph"/>
              <w:ind w:left="0"/>
              <w:jc w:val="center"/>
              <w:rPr>
                <w:rFonts w:cs="Arial"/>
                <w:color w:val="1F497D"/>
                <w:sz w:val="16"/>
                <w:szCs w:val="20"/>
              </w:rPr>
            </w:pPr>
          </w:p>
        </w:tc>
        <w:tc>
          <w:tcPr>
            <w:tcW w:w="2418" w:type="dxa"/>
            <w:shd w:val="clear" w:color="auto" w:fill="FFFFFF"/>
            <w:vAlign w:val="center"/>
          </w:tcPr>
          <w:p w14:paraId="15DA0ED1" w14:textId="77777777" w:rsidR="007C6932" w:rsidRPr="00C429ED" w:rsidRDefault="007C6932" w:rsidP="00D71562">
            <w:pPr>
              <w:pStyle w:val="ListParagraph"/>
              <w:ind w:left="0"/>
              <w:jc w:val="center"/>
              <w:rPr>
                <w:rFonts w:cs="Arial"/>
                <w:color w:val="1F497D"/>
                <w:sz w:val="16"/>
                <w:szCs w:val="20"/>
              </w:rPr>
            </w:pPr>
          </w:p>
        </w:tc>
      </w:tr>
      <w:tr w:rsidR="009B24D9" w:rsidRPr="00D71562" w14:paraId="00DBCB3E" w14:textId="77777777" w:rsidTr="00F53080">
        <w:trPr>
          <w:trHeight w:val="432"/>
        </w:trPr>
        <w:tc>
          <w:tcPr>
            <w:tcW w:w="2209" w:type="dxa"/>
            <w:shd w:val="clear" w:color="auto" w:fill="FFFFFF"/>
            <w:vAlign w:val="center"/>
          </w:tcPr>
          <w:p w14:paraId="1B71186D" w14:textId="77777777" w:rsidR="007C6932" w:rsidRPr="00F53080" w:rsidRDefault="007C6932" w:rsidP="00D71562">
            <w:pPr>
              <w:pStyle w:val="ListParagraph"/>
              <w:ind w:left="0"/>
              <w:jc w:val="center"/>
              <w:rPr>
                <w:rFonts w:cs="Arial"/>
                <w:color w:val="1F497D"/>
                <w:sz w:val="20"/>
                <w:szCs w:val="20"/>
              </w:rPr>
            </w:pPr>
          </w:p>
        </w:tc>
        <w:tc>
          <w:tcPr>
            <w:tcW w:w="2116" w:type="dxa"/>
            <w:shd w:val="clear" w:color="auto" w:fill="FFFFFF"/>
            <w:vAlign w:val="center"/>
          </w:tcPr>
          <w:p w14:paraId="5CC2CDBC" w14:textId="77777777" w:rsidR="007C6932" w:rsidRPr="00F53080" w:rsidRDefault="007C6932" w:rsidP="00D71562">
            <w:pPr>
              <w:pStyle w:val="ListParagraph"/>
              <w:ind w:left="0"/>
              <w:jc w:val="center"/>
              <w:rPr>
                <w:rFonts w:cs="Arial"/>
                <w:color w:val="1F497D"/>
                <w:sz w:val="20"/>
                <w:szCs w:val="20"/>
              </w:rPr>
            </w:pPr>
          </w:p>
        </w:tc>
        <w:tc>
          <w:tcPr>
            <w:tcW w:w="2347" w:type="dxa"/>
            <w:shd w:val="clear" w:color="auto" w:fill="FFFFFF"/>
            <w:vAlign w:val="center"/>
          </w:tcPr>
          <w:p w14:paraId="385B91B8" w14:textId="77777777" w:rsidR="007C6932" w:rsidRPr="00F53080" w:rsidRDefault="007C6932" w:rsidP="00D71562">
            <w:pPr>
              <w:pStyle w:val="ListParagraph"/>
              <w:ind w:left="0"/>
              <w:jc w:val="center"/>
              <w:rPr>
                <w:rFonts w:cs="Arial"/>
                <w:color w:val="1F497D"/>
                <w:sz w:val="20"/>
                <w:szCs w:val="20"/>
              </w:rPr>
            </w:pPr>
          </w:p>
        </w:tc>
        <w:tc>
          <w:tcPr>
            <w:tcW w:w="2418" w:type="dxa"/>
            <w:shd w:val="clear" w:color="auto" w:fill="FFFFFF"/>
            <w:vAlign w:val="center"/>
          </w:tcPr>
          <w:p w14:paraId="2BF21351" w14:textId="77777777" w:rsidR="007C6932" w:rsidRPr="00F53080" w:rsidRDefault="007C6932" w:rsidP="00D71562">
            <w:pPr>
              <w:pStyle w:val="ListParagraph"/>
              <w:ind w:left="0"/>
              <w:jc w:val="center"/>
              <w:rPr>
                <w:rFonts w:cs="Arial"/>
                <w:color w:val="1F497D"/>
                <w:sz w:val="20"/>
                <w:szCs w:val="20"/>
              </w:rPr>
            </w:pPr>
          </w:p>
        </w:tc>
      </w:tr>
    </w:tbl>
    <w:p w14:paraId="0B10C193" w14:textId="77777777" w:rsidR="00EC263C" w:rsidRDefault="00EC263C" w:rsidP="0064547C">
      <w:pPr>
        <w:pStyle w:val="ExampleTEXT"/>
      </w:pPr>
      <w:bookmarkStart w:id="5" w:name="_Toc243887582"/>
    </w:p>
    <w:p w14:paraId="1CDED2C9" w14:textId="77777777" w:rsidR="00EF458D" w:rsidRDefault="00EF458D" w:rsidP="0064547C">
      <w:pPr>
        <w:pStyle w:val="ExampleTEXT"/>
      </w:pPr>
    </w:p>
    <w:p w14:paraId="2B4938B5" w14:textId="77777777" w:rsidR="00EF458D" w:rsidRDefault="00EF458D" w:rsidP="0064547C">
      <w:pPr>
        <w:pStyle w:val="ExampleTEXT"/>
      </w:pPr>
    </w:p>
    <w:p w14:paraId="3311451E" w14:textId="77777777" w:rsidR="00EF458D" w:rsidRDefault="00EF458D" w:rsidP="0064547C">
      <w:pPr>
        <w:pStyle w:val="ExampleTEXT"/>
      </w:pPr>
    </w:p>
    <w:p w14:paraId="38956B6D" w14:textId="77777777" w:rsidR="00EF458D" w:rsidRDefault="00EF458D" w:rsidP="0064547C">
      <w:pPr>
        <w:pStyle w:val="ExampleTEXT"/>
      </w:pPr>
    </w:p>
    <w:p w14:paraId="5746F66C" w14:textId="77777777" w:rsidR="00EF458D" w:rsidRDefault="00EF458D" w:rsidP="0064547C">
      <w:pPr>
        <w:pStyle w:val="ExampleTEXT"/>
      </w:pPr>
    </w:p>
    <w:p w14:paraId="586869D8" w14:textId="77777777" w:rsidR="00EF458D" w:rsidRDefault="00EF458D" w:rsidP="0064547C">
      <w:pPr>
        <w:pStyle w:val="ExampleTEXT"/>
      </w:pPr>
    </w:p>
    <w:p w14:paraId="38B170CA" w14:textId="77777777" w:rsidR="00EF458D" w:rsidRDefault="00EF458D" w:rsidP="0064547C">
      <w:pPr>
        <w:pStyle w:val="ExampleTEXT"/>
      </w:pPr>
    </w:p>
    <w:p w14:paraId="0A40CFC0" w14:textId="77777777" w:rsidR="00EF458D" w:rsidRDefault="00EF458D" w:rsidP="0064547C">
      <w:pPr>
        <w:pStyle w:val="ExampleTEXT"/>
      </w:pPr>
    </w:p>
    <w:p w14:paraId="736EAE79" w14:textId="77777777" w:rsidR="00EF458D" w:rsidRDefault="00EF458D" w:rsidP="0064547C">
      <w:pPr>
        <w:pStyle w:val="ExampleTEXT"/>
      </w:pPr>
    </w:p>
    <w:p w14:paraId="78283ADC" w14:textId="77777777" w:rsidR="00EF458D" w:rsidRDefault="00EF458D" w:rsidP="0064547C">
      <w:pPr>
        <w:pStyle w:val="ExampleTEXT"/>
      </w:pPr>
    </w:p>
    <w:p w14:paraId="3A670122" w14:textId="77777777" w:rsidR="00EF458D" w:rsidRDefault="00EF458D" w:rsidP="0064547C">
      <w:pPr>
        <w:pStyle w:val="ExampleTEXT"/>
      </w:pPr>
    </w:p>
    <w:p w14:paraId="1CA34EE5" w14:textId="77777777" w:rsidR="00EF458D" w:rsidRDefault="00EF458D" w:rsidP="0064547C">
      <w:pPr>
        <w:pStyle w:val="ExampleTEXT"/>
      </w:pPr>
    </w:p>
    <w:p w14:paraId="32A14F3A" w14:textId="77777777" w:rsidR="00EF458D" w:rsidRDefault="00EF458D" w:rsidP="0064547C">
      <w:pPr>
        <w:pStyle w:val="ExampleTEXT"/>
      </w:pPr>
    </w:p>
    <w:p w14:paraId="716935D0" w14:textId="77777777" w:rsidR="00EF458D" w:rsidRDefault="00EF458D" w:rsidP="0064547C">
      <w:pPr>
        <w:pStyle w:val="ExampleTEXT"/>
        <w:sectPr w:rsidR="00EF458D" w:rsidSect="00B424A6">
          <w:pgSz w:w="12240" w:h="15840"/>
          <w:pgMar w:top="1440" w:right="1440" w:bottom="1440" w:left="1440" w:header="720" w:footer="720" w:gutter="0"/>
          <w:cols w:space="720"/>
          <w:docGrid w:linePitch="360"/>
        </w:sectPr>
      </w:pPr>
    </w:p>
    <w:p w14:paraId="6C427348" w14:textId="77777777" w:rsidR="003F5905" w:rsidRPr="00F016A8" w:rsidRDefault="003F5905" w:rsidP="00EC263C">
      <w:pPr>
        <w:pStyle w:val="Style1"/>
        <w:rPr>
          <w:color w:val="1F497D"/>
        </w:rPr>
      </w:pPr>
      <w:bookmarkStart w:id="6" w:name="_Toc254593273"/>
      <w:r w:rsidRPr="00760850">
        <w:lastRenderedPageBreak/>
        <w:t>S</w:t>
      </w:r>
      <w:r w:rsidR="00760850">
        <w:t>ection C</w:t>
      </w:r>
      <w:r w:rsidR="00B71895">
        <w:t>:</w:t>
      </w:r>
      <w:r w:rsidR="00760850">
        <w:t xml:space="preserve"> Key Project Contacts</w:t>
      </w:r>
      <w:bookmarkEnd w:id="5"/>
      <w:bookmarkEnd w:id="6"/>
    </w:p>
    <w:p w14:paraId="4C4D81C6" w14:textId="47D9BF6F" w:rsidR="004963CE" w:rsidRPr="004963CE" w:rsidRDefault="003E0BDB" w:rsidP="00760850">
      <w:pPr>
        <w:pStyle w:val="Instructions"/>
      </w:pPr>
      <w:proofErr w:type="gramStart"/>
      <w:r>
        <w:t xml:space="preserve">List of </w:t>
      </w:r>
      <w:r w:rsidR="005578FD">
        <w:t>lead BIM contact</w:t>
      </w:r>
      <w:r w:rsidR="006D5F1B">
        <w:t>s</w:t>
      </w:r>
      <w:r>
        <w:t xml:space="preserve"> for each organization</w:t>
      </w:r>
      <w:r w:rsidR="005578FD">
        <w:t xml:space="preserve"> on the project.</w:t>
      </w:r>
      <w:proofErr w:type="gramEnd"/>
      <w:r w:rsidR="005578FD">
        <w:t xml:space="preserve"> </w:t>
      </w:r>
      <w:r w:rsidR="00F53080">
        <w:t xml:space="preserve"> </w:t>
      </w:r>
      <w:r w:rsidR="005578FD">
        <w:t xml:space="preserve">Additional contacts </w:t>
      </w:r>
      <w:r w:rsidR="006D5F1B">
        <w:t xml:space="preserve">can be </w:t>
      </w:r>
      <w:r w:rsidR="005578FD">
        <w:t>included later in the document.</w:t>
      </w:r>
    </w:p>
    <w:tbl>
      <w:tblPr>
        <w:tblW w:w="9450"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9" w:type="dxa"/>
          <w:left w:w="29" w:type="dxa"/>
          <w:bottom w:w="29" w:type="dxa"/>
          <w:right w:w="29" w:type="dxa"/>
        </w:tblCellMar>
        <w:tblLook w:val="04A0" w:firstRow="1" w:lastRow="0" w:firstColumn="1" w:lastColumn="0" w:noHBand="0" w:noVBand="1"/>
      </w:tblPr>
      <w:tblGrid>
        <w:gridCol w:w="1597"/>
        <w:gridCol w:w="1563"/>
        <w:gridCol w:w="1562"/>
        <w:gridCol w:w="1563"/>
        <w:gridCol w:w="1549"/>
        <w:gridCol w:w="1616"/>
      </w:tblGrid>
      <w:tr w:rsidR="00D22B05" w:rsidRPr="00D71562" w14:paraId="7480BE19" w14:textId="77777777" w:rsidTr="00CF5EAE">
        <w:trPr>
          <w:trHeight w:val="350"/>
        </w:trPr>
        <w:tc>
          <w:tcPr>
            <w:tcW w:w="1597" w:type="dxa"/>
            <w:shd w:val="clear" w:color="auto" w:fill="262626"/>
            <w:vAlign w:val="center"/>
          </w:tcPr>
          <w:p w14:paraId="54786311" w14:textId="77777777" w:rsidR="00070802" w:rsidRPr="00CF5D6A" w:rsidRDefault="00CF5D6A" w:rsidP="00D71562">
            <w:pPr>
              <w:jc w:val="center"/>
              <w:rPr>
                <w:rFonts w:ascii="Arial (W1)" w:hAnsi="Arial (W1)"/>
                <w:b/>
                <w:smallCaps/>
                <w:color w:val="FFFFFF"/>
                <w:sz w:val="16"/>
              </w:rPr>
            </w:pPr>
            <w:r>
              <w:rPr>
                <w:rFonts w:ascii="Arial (W1)" w:hAnsi="Arial (W1)"/>
                <w:b/>
                <w:smallCaps/>
                <w:color w:val="FFFFFF"/>
                <w:sz w:val="16"/>
              </w:rPr>
              <w:t>Role</w:t>
            </w:r>
          </w:p>
        </w:tc>
        <w:tc>
          <w:tcPr>
            <w:tcW w:w="1563" w:type="dxa"/>
            <w:shd w:val="clear" w:color="auto" w:fill="262626"/>
            <w:vAlign w:val="center"/>
          </w:tcPr>
          <w:p w14:paraId="297D70B9" w14:textId="77777777" w:rsidR="00070802" w:rsidRPr="00CF5D6A" w:rsidRDefault="003E0BDB" w:rsidP="00D71562">
            <w:pPr>
              <w:jc w:val="center"/>
              <w:rPr>
                <w:rFonts w:ascii="Arial (W1)" w:hAnsi="Arial (W1)"/>
                <w:b/>
                <w:smallCaps/>
                <w:color w:val="FFFFFF"/>
                <w:sz w:val="16"/>
              </w:rPr>
            </w:pPr>
            <w:r>
              <w:rPr>
                <w:rFonts w:ascii="Arial (W1)" w:hAnsi="Arial (W1)"/>
                <w:b/>
                <w:smallCaps/>
                <w:color w:val="FFFFFF"/>
                <w:sz w:val="16"/>
              </w:rPr>
              <w:t>Organization</w:t>
            </w:r>
          </w:p>
        </w:tc>
        <w:tc>
          <w:tcPr>
            <w:tcW w:w="1562" w:type="dxa"/>
            <w:shd w:val="clear" w:color="auto" w:fill="262626"/>
            <w:vAlign w:val="center"/>
          </w:tcPr>
          <w:p w14:paraId="4C5A321D" w14:textId="77777777" w:rsidR="00070802" w:rsidRPr="00CF5D6A" w:rsidRDefault="00CF5D6A" w:rsidP="00D71562">
            <w:pPr>
              <w:jc w:val="center"/>
              <w:rPr>
                <w:rFonts w:ascii="Arial (W1)" w:hAnsi="Arial (W1)"/>
                <w:b/>
                <w:smallCaps/>
                <w:color w:val="FFFFFF"/>
                <w:sz w:val="16"/>
              </w:rPr>
            </w:pPr>
            <w:r>
              <w:rPr>
                <w:rFonts w:ascii="Arial (W1)" w:hAnsi="Arial (W1)"/>
                <w:b/>
                <w:smallCaps/>
                <w:color w:val="FFFFFF"/>
                <w:sz w:val="16"/>
              </w:rPr>
              <w:t>Contact Name</w:t>
            </w:r>
          </w:p>
        </w:tc>
        <w:tc>
          <w:tcPr>
            <w:tcW w:w="1563" w:type="dxa"/>
            <w:shd w:val="clear" w:color="auto" w:fill="262626"/>
            <w:vAlign w:val="center"/>
          </w:tcPr>
          <w:p w14:paraId="3B415242" w14:textId="77777777" w:rsidR="00070802" w:rsidRPr="00CF5D6A" w:rsidRDefault="00CF5D6A" w:rsidP="00D71562">
            <w:pPr>
              <w:jc w:val="center"/>
              <w:rPr>
                <w:rFonts w:ascii="Arial (W1)" w:hAnsi="Arial (W1)"/>
                <w:b/>
                <w:smallCaps/>
                <w:color w:val="FFFFFF"/>
                <w:sz w:val="16"/>
              </w:rPr>
            </w:pPr>
            <w:r w:rsidRPr="00CF5D6A">
              <w:rPr>
                <w:rFonts w:ascii="Arial (W1)" w:hAnsi="Arial (W1)"/>
                <w:b/>
                <w:smallCaps/>
                <w:color w:val="FFFFFF"/>
                <w:sz w:val="16"/>
              </w:rPr>
              <w:t>Location</w:t>
            </w:r>
          </w:p>
        </w:tc>
        <w:tc>
          <w:tcPr>
            <w:tcW w:w="1549" w:type="dxa"/>
            <w:shd w:val="clear" w:color="auto" w:fill="262626"/>
            <w:vAlign w:val="center"/>
          </w:tcPr>
          <w:p w14:paraId="53FD9201" w14:textId="77777777" w:rsidR="00070802" w:rsidRPr="00CF5D6A" w:rsidRDefault="00CF5D6A" w:rsidP="00D71562">
            <w:pPr>
              <w:jc w:val="center"/>
              <w:rPr>
                <w:rFonts w:ascii="Arial (W1)" w:hAnsi="Arial (W1)"/>
                <w:b/>
                <w:smallCaps/>
                <w:color w:val="FFFFFF"/>
                <w:sz w:val="16"/>
              </w:rPr>
            </w:pPr>
            <w:r>
              <w:rPr>
                <w:rFonts w:ascii="Arial (W1)" w:hAnsi="Arial (W1)"/>
                <w:b/>
                <w:smallCaps/>
                <w:color w:val="FFFFFF"/>
                <w:sz w:val="16"/>
              </w:rPr>
              <w:t>E-Mail</w:t>
            </w:r>
          </w:p>
        </w:tc>
        <w:tc>
          <w:tcPr>
            <w:tcW w:w="1616" w:type="dxa"/>
            <w:shd w:val="clear" w:color="auto" w:fill="262626"/>
            <w:vAlign w:val="center"/>
          </w:tcPr>
          <w:p w14:paraId="41D71D02" w14:textId="77777777" w:rsidR="00070802" w:rsidRPr="00CF5D6A" w:rsidRDefault="00CF5D6A" w:rsidP="00D71562">
            <w:pPr>
              <w:jc w:val="center"/>
              <w:rPr>
                <w:rFonts w:ascii="Arial (W1)" w:hAnsi="Arial (W1)"/>
                <w:b/>
                <w:smallCaps/>
                <w:color w:val="FFFFFF"/>
                <w:sz w:val="16"/>
              </w:rPr>
            </w:pPr>
            <w:r>
              <w:rPr>
                <w:rFonts w:ascii="Arial (W1)" w:hAnsi="Arial (W1)"/>
                <w:b/>
                <w:smallCaps/>
                <w:color w:val="FFFFFF"/>
                <w:sz w:val="16"/>
              </w:rPr>
              <w:t>Phone</w:t>
            </w:r>
          </w:p>
        </w:tc>
      </w:tr>
      <w:tr w:rsidR="00CF5D6A" w:rsidRPr="00D71562" w14:paraId="020D5E63" w14:textId="77777777" w:rsidTr="000B3952">
        <w:trPr>
          <w:trHeight w:val="288"/>
        </w:trPr>
        <w:tc>
          <w:tcPr>
            <w:tcW w:w="1597" w:type="dxa"/>
            <w:shd w:val="clear" w:color="auto" w:fill="FFFFFF"/>
            <w:vAlign w:val="center"/>
          </w:tcPr>
          <w:p w14:paraId="0A09C643" w14:textId="77777777" w:rsidR="00760850" w:rsidRPr="00F53080" w:rsidRDefault="00760850" w:rsidP="00CF4806">
            <w:pPr>
              <w:jc w:val="center"/>
              <w:rPr>
                <w:color w:val="808080"/>
                <w:sz w:val="16"/>
                <w:szCs w:val="16"/>
              </w:rPr>
            </w:pPr>
            <w:r w:rsidRPr="00F53080">
              <w:rPr>
                <w:color w:val="808080"/>
                <w:sz w:val="16"/>
                <w:szCs w:val="16"/>
              </w:rPr>
              <w:t>Project Manager(s)</w:t>
            </w:r>
          </w:p>
        </w:tc>
        <w:tc>
          <w:tcPr>
            <w:tcW w:w="1563" w:type="dxa"/>
            <w:shd w:val="clear" w:color="auto" w:fill="FFFFFF"/>
            <w:vAlign w:val="center"/>
          </w:tcPr>
          <w:p w14:paraId="3407B183" w14:textId="77777777" w:rsidR="00760850" w:rsidRPr="00F53080" w:rsidRDefault="00760850" w:rsidP="00CF5D6A">
            <w:pPr>
              <w:jc w:val="center"/>
              <w:rPr>
                <w:sz w:val="16"/>
                <w:szCs w:val="16"/>
              </w:rPr>
            </w:pPr>
          </w:p>
        </w:tc>
        <w:tc>
          <w:tcPr>
            <w:tcW w:w="1562" w:type="dxa"/>
            <w:shd w:val="clear" w:color="auto" w:fill="FFFFFF"/>
            <w:vAlign w:val="center"/>
          </w:tcPr>
          <w:p w14:paraId="2631B8C5" w14:textId="77777777" w:rsidR="00760850" w:rsidRPr="00F53080" w:rsidRDefault="00760850" w:rsidP="00CF5D6A">
            <w:pPr>
              <w:jc w:val="center"/>
              <w:rPr>
                <w:sz w:val="16"/>
                <w:szCs w:val="16"/>
              </w:rPr>
            </w:pPr>
          </w:p>
        </w:tc>
        <w:tc>
          <w:tcPr>
            <w:tcW w:w="1563" w:type="dxa"/>
            <w:shd w:val="clear" w:color="auto" w:fill="FFFFFF"/>
            <w:vAlign w:val="center"/>
          </w:tcPr>
          <w:p w14:paraId="5C8A30A9" w14:textId="77777777" w:rsidR="00760850" w:rsidRPr="00F53080" w:rsidRDefault="00760850" w:rsidP="00CF5D6A">
            <w:pPr>
              <w:jc w:val="center"/>
              <w:rPr>
                <w:sz w:val="16"/>
                <w:szCs w:val="16"/>
              </w:rPr>
            </w:pPr>
          </w:p>
        </w:tc>
        <w:tc>
          <w:tcPr>
            <w:tcW w:w="1549" w:type="dxa"/>
            <w:shd w:val="clear" w:color="auto" w:fill="FFFFFF"/>
            <w:vAlign w:val="center"/>
          </w:tcPr>
          <w:p w14:paraId="3C79AE18" w14:textId="77777777" w:rsidR="00760850" w:rsidRPr="00F53080" w:rsidRDefault="00760850" w:rsidP="00CF5D6A">
            <w:pPr>
              <w:jc w:val="center"/>
              <w:rPr>
                <w:sz w:val="16"/>
                <w:szCs w:val="16"/>
              </w:rPr>
            </w:pPr>
          </w:p>
        </w:tc>
        <w:tc>
          <w:tcPr>
            <w:tcW w:w="1616" w:type="dxa"/>
            <w:shd w:val="clear" w:color="auto" w:fill="FFFFFF"/>
            <w:vAlign w:val="center"/>
          </w:tcPr>
          <w:p w14:paraId="23189B5F" w14:textId="77777777" w:rsidR="00760850" w:rsidRPr="00F53080" w:rsidRDefault="00760850" w:rsidP="00CF5D6A">
            <w:pPr>
              <w:jc w:val="center"/>
              <w:rPr>
                <w:sz w:val="16"/>
                <w:szCs w:val="16"/>
              </w:rPr>
            </w:pPr>
          </w:p>
        </w:tc>
      </w:tr>
      <w:tr w:rsidR="00CF5D6A" w:rsidRPr="00D71562" w14:paraId="6C80B838" w14:textId="77777777" w:rsidTr="000B3952">
        <w:trPr>
          <w:trHeight w:val="288"/>
        </w:trPr>
        <w:tc>
          <w:tcPr>
            <w:tcW w:w="1597" w:type="dxa"/>
            <w:shd w:val="clear" w:color="auto" w:fill="FFFFFF"/>
            <w:vAlign w:val="center"/>
          </w:tcPr>
          <w:p w14:paraId="55EAAB65" w14:textId="77777777" w:rsidR="00760850" w:rsidRPr="00F53080" w:rsidRDefault="00760850" w:rsidP="00CF4806">
            <w:pPr>
              <w:jc w:val="center"/>
              <w:rPr>
                <w:color w:val="808080"/>
                <w:sz w:val="16"/>
                <w:szCs w:val="16"/>
              </w:rPr>
            </w:pPr>
            <w:r w:rsidRPr="00F53080">
              <w:rPr>
                <w:color w:val="808080"/>
                <w:sz w:val="16"/>
                <w:szCs w:val="16"/>
              </w:rPr>
              <w:t>BIM Manager(s)</w:t>
            </w:r>
          </w:p>
        </w:tc>
        <w:tc>
          <w:tcPr>
            <w:tcW w:w="1563" w:type="dxa"/>
            <w:shd w:val="clear" w:color="auto" w:fill="FFFFFF"/>
            <w:vAlign w:val="center"/>
          </w:tcPr>
          <w:p w14:paraId="26BE1AB6" w14:textId="77777777" w:rsidR="00760850" w:rsidRPr="00F53080" w:rsidRDefault="00760850" w:rsidP="00CF5D6A">
            <w:pPr>
              <w:jc w:val="center"/>
              <w:rPr>
                <w:sz w:val="16"/>
                <w:szCs w:val="16"/>
              </w:rPr>
            </w:pPr>
          </w:p>
        </w:tc>
        <w:tc>
          <w:tcPr>
            <w:tcW w:w="1562" w:type="dxa"/>
            <w:shd w:val="clear" w:color="auto" w:fill="FFFFFF"/>
            <w:vAlign w:val="center"/>
          </w:tcPr>
          <w:p w14:paraId="66137A80" w14:textId="77777777" w:rsidR="00760850" w:rsidRPr="00F53080" w:rsidRDefault="00760850" w:rsidP="00CF5D6A">
            <w:pPr>
              <w:jc w:val="center"/>
              <w:rPr>
                <w:sz w:val="16"/>
                <w:szCs w:val="16"/>
              </w:rPr>
            </w:pPr>
          </w:p>
        </w:tc>
        <w:tc>
          <w:tcPr>
            <w:tcW w:w="1563" w:type="dxa"/>
            <w:shd w:val="clear" w:color="auto" w:fill="FFFFFF"/>
            <w:vAlign w:val="center"/>
          </w:tcPr>
          <w:p w14:paraId="144F7E28" w14:textId="77777777" w:rsidR="00760850" w:rsidRPr="00F53080" w:rsidRDefault="00760850" w:rsidP="00CF5D6A">
            <w:pPr>
              <w:jc w:val="center"/>
              <w:rPr>
                <w:sz w:val="16"/>
                <w:szCs w:val="16"/>
              </w:rPr>
            </w:pPr>
          </w:p>
        </w:tc>
        <w:tc>
          <w:tcPr>
            <w:tcW w:w="1549" w:type="dxa"/>
            <w:shd w:val="clear" w:color="auto" w:fill="FFFFFF"/>
            <w:vAlign w:val="center"/>
          </w:tcPr>
          <w:p w14:paraId="48A78F76" w14:textId="77777777" w:rsidR="00760850" w:rsidRPr="00F53080" w:rsidRDefault="00760850" w:rsidP="00CF5D6A">
            <w:pPr>
              <w:jc w:val="center"/>
              <w:rPr>
                <w:sz w:val="16"/>
                <w:szCs w:val="16"/>
              </w:rPr>
            </w:pPr>
          </w:p>
        </w:tc>
        <w:tc>
          <w:tcPr>
            <w:tcW w:w="1616" w:type="dxa"/>
            <w:shd w:val="clear" w:color="auto" w:fill="FFFFFF"/>
            <w:vAlign w:val="center"/>
          </w:tcPr>
          <w:p w14:paraId="5F376DEB" w14:textId="77777777" w:rsidR="00760850" w:rsidRPr="00F53080" w:rsidRDefault="00760850" w:rsidP="00CF5D6A">
            <w:pPr>
              <w:jc w:val="center"/>
              <w:rPr>
                <w:sz w:val="16"/>
                <w:szCs w:val="16"/>
              </w:rPr>
            </w:pPr>
          </w:p>
        </w:tc>
      </w:tr>
      <w:tr w:rsidR="00CF5D6A" w:rsidRPr="00D71562" w14:paraId="52DE615D" w14:textId="77777777" w:rsidTr="000B3952">
        <w:trPr>
          <w:trHeight w:val="288"/>
        </w:trPr>
        <w:tc>
          <w:tcPr>
            <w:tcW w:w="1597" w:type="dxa"/>
            <w:shd w:val="clear" w:color="auto" w:fill="FFFFFF"/>
            <w:vAlign w:val="center"/>
          </w:tcPr>
          <w:p w14:paraId="2128331B" w14:textId="77777777" w:rsidR="00760850" w:rsidRPr="00F53080" w:rsidRDefault="00760850" w:rsidP="00CF4806">
            <w:pPr>
              <w:jc w:val="center"/>
              <w:rPr>
                <w:color w:val="808080"/>
                <w:sz w:val="16"/>
                <w:szCs w:val="16"/>
              </w:rPr>
            </w:pPr>
            <w:r w:rsidRPr="00F53080">
              <w:rPr>
                <w:color w:val="808080"/>
                <w:sz w:val="16"/>
                <w:szCs w:val="16"/>
              </w:rPr>
              <w:t>Discipline Leads</w:t>
            </w:r>
          </w:p>
        </w:tc>
        <w:tc>
          <w:tcPr>
            <w:tcW w:w="1563" w:type="dxa"/>
            <w:shd w:val="clear" w:color="auto" w:fill="FFFFFF"/>
            <w:vAlign w:val="center"/>
          </w:tcPr>
          <w:p w14:paraId="1E3D68E7" w14:textId="77777777" w:rsidR="00760850" w:rsidRPr="00F53080" w:rsidRDefault="00760850" w:rsidP="00CF5D6A">
            <w:pPr>
              <w:jc w:val="center"/>
              <w:rPr>
                <w:sz w:val="16"/>
                <w:szCs w:val="16"/>
              </w:rPr>
            </w:pPr>
          </w:p>
        </w:tc>
        <w:tc>
          <w:tcPr>
            <w:tcW w:w="1562" w:type="dxa"/>
            <w:shd w:val="clear" w:color="auto" w:fill="FFFFFF"/>
            <w:vAlign w:val="center"/>
          </w:tcPr>
          <w:p w14:paraId="34EE3472" w14:textId="77777777" w:rsidR="00760850" w:rsidRPr="00F53080" w:rsidRDefault="00760850" w:rsidP="00CF5D6A">
            <w:pPr>
              <w:jc w:val="center"/>
              <w:rPr>
                <w:sz w:val="16"/>
                <w:szCs w:val="16"/>
              </w:rPr>
            </w:pPr>
          </w:p>
        </w:tc>
        <w:tc>
          <w:tcPr>
            <w:tcW w:w="1563" w:type="dxa"/>
            <w:shd w:val="clear" w:color="auto" w:fill="FFFFFF"/>
            <w:vAlign w:val="center"/>
          </w:tcPr>
          <w:p w14:paraId="315EBAAE" w14:textId="77777777" w:rsidR="00760850" w:rsidRPr="00F53080" w:rsidRDefault="00760850" w:rsidP="00CF5D6A">
            <w:pPr>
              <w:jc w:val="center"/>
              <w:rPr>
                <w:sz w:val="16"/>
                <w:szCs w:val="16"/>
              </w:rPr>
            </w:pPr>
          </w:p>
        </w:tc>
        <w:tc>
          <w:tcPr>
            <w:tcW w:w="1549" w:type="dxa"/>
            <w:shd w:val="clear" w:color="auto" w:fill="FFFFFF"/>
            <w:vAlign w:val="center"/>
          </w:tcPr>
          <w:p w14:paraId="1A2C60B5" w14:textId="77777777" w:rsidR="00760850" w:rsidRPr="00F53080" w:rsidRDefault="00760850" w:rsidP="00CF5D6A">
            <w:pPr>
              <w:jc w:val="center"/>
              <w:rPr>
                <w:sz w:val="16"/>
                <w:szCs w:val="16"/>
              </w:rPr>
            </w:pPr>
          </w:p>
        </w:tc>
        <w:tc>
          <w:tcPr>
            <w:tcW w:w="1616" w:type="dxa"/>
            <w:shd w:val="clear" w:color="auto" w:fill="FFFFFF"/>
            <w:vAlign w:val="center"/>
          </w:tcPr>
          <w:p w14:paraId="3386BBC6" w14:textId="77777777" w:rsidR="00760850" w:rsidRPr="00F53080" w:rsidRDefault="00760850" w:rsidP="00CF5D6A">
            <w:pPr>
              <w:jc w:val="center"/>
              <w:rPr>
                <w:sz w:val="16"/>
                <w:szCs w:val="16"/>
              </w:rPr>
            </w:pPr>
          </w:p>
        </w:tc>
      </w:tr>
      <w:tr w:rsidR="00CF5D6A" w:rsidRPr="00D71562" w14:paraId="4ADC997B" w14:textId="77777777" w:rsidTr="000B3952">
        <w:trPr>
          <w:trHeight w:val="278"/>
        </w:trPr>
        <w:tc>
          <w:tcPr>
            <w:tcW w:w="1597" w:type="dxa"/>
            <w:shd w:val="clear" w:color="auto" w:fill="FFFFFF"/>
            <w:vAlign w:val="center"/>
          </w:tcPr>
          <w:p w14:paraId="3849FCBC" w14:textId="77777777" w:rsidR="00760850" w:rsidRPr="00F53080" w:rsidRDefault="00760850" w:rsidP="00CF4806">
            <w:pPr>
              <w:jc w:val="center"/>
              <w:rPr>
                <w:color w:val="808080"/>
                <w:sz w:val="16"/>
                <w:szCs w:val="16"/>
              </w:rPr>
            </w:pPr>
            <w:r w:rsidRPr="00F53080">
              <w:rPr>
                <w:color w:val="808080"/>
                <w:sz w:val="16"/>
                <w:szCs w:val="16"/>
              </w:rPr>
              <w:t>Other Project Roles</w:t>
            </w:r>
          </w:p>
        </w:tc>
        <w:tc>
          <w:tcPr>
            <w:tcW w:w="1563" w:type="dxa"/>
            <w:shd w:val="clear" w:color="auto" w:fill="FFFFFF"/>
            <w:vAlign w:val="center"/>
          </w:tcPr>
          <w:p w14:paraId="09718ADF" w14:textId="77777777" w:rsidR="00760850" w:rsidRPr="00F53080" w:rsidRDefault="00760850" w:rsidP="00CF5D6A">
            <w:pPr>
              <w:jc w:val="center"/>
              <w:rPr>
                <w:sz w:val="16"/>
                <w:szCs w:val="16"/>
              </w:rPr>
            </w:pPr>
          </w:p>
        </w:tc>
        <w:tc>
          <w:tcPr>
            <w:tcW w:w="1562" w:type="dxa"/>
            <w:shd w:val="clear" w:color="auto" w:fill="FFFFFF"/>
            <w:vAlign w:val="center"/>
          </w:tcPr>
          <w:p w14:paraId="63E946EE" w14:textId="77777777" w:rsidR="00760850" w:rsidRPr="00F53080" w:rsidRDefault="00760850" w:rsidP="00CF5D6A">
            <w:pPr>
              <w:jc w:val="center"/>
              <w:rPr>
                <w:sz w:val="16"/>
                <w:szCs w:val="16"/>
              </w:rPr>
            </w:pPr>
          </w:p>
        </w:tc>
        <w:tc>
          <w:tcPr>
            <w:tcW w:w="1563" w:type="dxa"/>
            <w:shd w:val="clear" w:color="auto" w:fill="FFFFFF"/>
            <w:vAlign w:val="center"/>
          </w:tcPr>
          <w:p w14:paraId="075301F7" w14:textId="77777777" w:rsidR="00760850" w:rsidRPr="00F53080" w:rsidRDefault="00760850" w:rsidP="00CF5D6A">
            <w:pPr>
              <w:jc w:val="center"/>
              <w:rPr>
                <w:sz w:val="16"/>
                <w:szCs w:val="16"/>
              </w:rPr>
            </w:pPr>
          </w:p>
        </w:tc>
        <w:tc>
          <w:tcPr>
            <w:tcW w:w="1549" w:type="dxa"/>
            <w:shd w:val="clear" w:color="auto" w:fill="FFFFFF"/>
            <w:vAlign w:val="center"/>
          </w:tcPr>
          <w:p w14:paraId="167F0A9E" w14:textId="77777777" w:rsidR="00760850" w:rsidRPr="00F53080" w:rsidRDefault="00760850" w:rsidP="00CF5D6A">
            <w:pPr>
              <w:jc w:val="center"/>
              <w:rPr>
                <w:sz w:val="16"/>
                <w:szCs w:val="16"/>
              </w:rPr>
            </w:pPr>
          </w:p>
        </w:tc>
        <w:tc>
          <w:tcPr>
            <w:tcW w:w="1616" w:type="dxa"/>
            <w:shd w:val="clear" w:color="auto" w:fill="FFFFFF"/>
            <w:vAlign w:val="center"/>
          </w:tcPr>
          <w:p w14:paraId="22C7177B" w14:textId="77777777" w:rsidR="00760850" w:rsidRPr="00F53080" w:rsidRDefault="00760850" w:rsidP="00CF5D6A">
            <w:pPr>
              <w:jc w:val="center"/>
              <w:rPr>
                <w:sz w:val="16"/>
                <w:szCs w:val="16"/>
              </w:rPr>
            </w:pPr>
          </w:p>
        </w:tc>
      </w:tr>
      <w:tr w:rsidR="006D5F1B" w:rsidRPr="00D71562" w14:paraId="06BDE627" w14:textId="77777777" w:rsidTr="000B3952">
        <w:trPr>
          <w:trHeight w:val="278"/>
        </w:trPr>
        <w:tc>
          <w:tcPr>
            <w:tcW w:w="1597" w:type="dxa"/>
            <w:shd w:val="clear" w:color="auto" w:fill="FFFFFF"/>
            <w:vAlign w:val="center"/>
          </w:tcPr>
          <w:p w14:paraId="0BF8EEAF" w14:textId="77777777" w:rsidR="006D5F1B" w:rsidRPr="00F53080" w:rsidRDefault="006D5F1B" w:rsidP="00CF4806">
            <w:pPr>
              <w:jc w:val="center"/>
              <w:rPr>
                <w:sz w:val="16"/>
                <w:szCs w:val="16"/>
              </w:rPr>
            </w:pPr>
          </w:p>
        </w:tc>
        <w:tc>
          <w:tcPr>
            <w:tcW w:w="1563" w:type="dxa"/>
            <w:shd w:val="clear" w:color="auto" w:fill="FFFFFF"/>
            <w:vAlign w:val="center"/>
          </w:tcPr>
          <w:p w14:paraId="67E971BC" w14:textId="77777777" w:rsidR="006D5F1B" w:rsidRPr="00F53080" w:rsidRDefault="006D5F1B" w:rsidP="00CF5D6A">
            <w:pPr>
              <w:jc w:val="center"/>
              <w:rPr>
                <w:sz w:val="16"/>
                <w:szCs w:val="16"/>
              </w:rPr>
            </w:pPr>
          </w:p>
        </w:tc>
        <w:tc>
          <w:tcPr>
            <w:tcW w:w="1562" w:type="dxa"/>
            <w:shd w:val="clear" w:color="auto" w:fill="FFFFFF"/>
            <w:vAlign w:val="center"/>
          </w:tcPr>
          <w:p w14:paraId="01BD220D" w14:textId="77777777" w:rsidR="006D5F1B" w:rsidRPr="00F53080" w:rsidRDefault="006D5F1B" w:rsidP="00CF5D6A">
            <w:pPr>
              <w:jc w:val="center"/>
              <w:rPr>
                <w:sz w:val="16"/>
                <w:szCs w:val="16"/>
              </w:rPr>
            </w:pPr>
          </w:p>
        </w:tc>
        <w:tc>
          <w:tcPr>
            <w:tcW w:w="1563" w:type="dxa"/>
            <w:shd w:val="clear" w:color="auto" w:fill="FFFFFF"/>
            <w:vAlign w:val="center"/>
          </w:tcPr>
          <w:p w14:paraId="4FCFFDA6" w14:textId="77777777" w:rsidR="006D5F1B" w:rsidRPr="00F53080" w:rsidRDefault="006D5F1B" w:rsidP="00CF5D6A">
            <w:pPr>
              <w:jc w:val="center"/>
              <w:rPr>
                <w:sz w:val="16"/>
                <w:szCs w:val="16"/>
              </w:rPr>
            </w:pPr>
          </w:p>
        </w:tc>
        <w:tc>
          <w:tcPr>
            <w:tcW w:w="1549" w:type="dxa"/>
            <w:shd w:val="clear" w:color="auto" w:fill="FFFFFF"/>
            <w:vAlign w:val="center"/>
          </w:tcPr>
          <w:p w14:paraId="7942BA98" w14:textId="77777777" w:rsidR="006D5F1B" w:rsidRPr="00F53080" w:rsidRDefault="006D5F1B" w:rsidP="00CF5D6A">
            <w:pPr>
              <w:jc w:val="center"/>
              <w:rPr>
                <w:sz w:val="16"/>
                <w:szCs w:val="16"/>
              </w:rPr>
            </w:pPr>
          </w:p>
        </w:tc>
        <w:tc>
          <w:tcPr>
            <w:tcW w:w="1616" w:type="dxa"/>
            <w:shd w:val="clear" w:color="auto" w:fill="FFFFFF"/>
            <w:vAlign w:val="center"/>
          </w:tcPr>
          <w:p w14:paraId="0FFD62A4" w14:textId="77777777" w:rsidR="006D5F1B" w:rsidRPr="00F53080" w:rsidRDefault="006D5F1B" w:rsidP="00CF5D6A">
            <w:pPr>
              <w:jc w:val="center"/>
              <w:rPr>
                <w:sz w:val="16"/>
                <w:szCs w:val="16"/>
              </w:rPr>
            </w:pPr>
          </w:p>
        </w:tc>
      </w:tr>
    </w:tbl>
    <w:p w14:paraId="3E331EF7" w14:textId="77777777" w:rsidR="00B74DBB" w:rsidRDefault="00B74DBB" w:rsidP="00CF5D6A"/>
    <w:p w14:paraId="4A37B76E" w14:textId="77777777" w:rsidR="00EF458D" w:rsidRDefault="00EF458D" w:rsidP="00CF5D6A"/>
    <w:p w14:paraId="5684DEA9" w14:textId="77777777" w:rsidR="00EF458D" w:rsidRDefault="00EF458D" w:rsidP="00CF5D6A"/>
    <w:p w14:paraId="425EE238" w14:textId="77777777" w:rsidR="00EF458D" w:rsidRDefault="00EF458D" w:rsidP="00CF5D6A"/>
    <w:p w14:paraId="4D195C9A" w14:textId="77777777" w:rsidR="00EF458D" w:rsidRDefault="00EF458D" w:rsidP="00CF5D6A"/>
    <w:p w14:paraId="61026D1D" w14:textId="77777777" w:rsidR="00EF458D" w:rsidRDefault="00EF458D" w:rsidP="00CF5D6A"/>
    <w:p w14:paraId="3520E454" w14:textId="77777777" w:rsidR="00EF458D" w:rsidRDefault="00EF458D" w:rsidP="00CF5D6A"/>
    <w:p w14:paraId="49E4287B" w14:textId="77777777" w:rsidR="00EF458D" w:rsidRDefault="00EF458D" w:rsidP="00CF5D6A"/>
    <w:p w14:paraId="50F1D8D7" w14:textId="77777777" w:rsidR="00EF458D" w:rsidRDefault="00EF458D" w:rsidP="00CF5D6A"/>
    <w:p w14:paraId="691887FF" w14:textId="77777777" w:rsidR="00EF458D" w:rsidRDefault="00EF458D" w:rsidP="00CF5D6A"/>
    <w:p w14:paraId="6D261DF2" w14:textId="77777777" w:rsidR="00EF458D" w:rsidRDefault="00EF458D" w:rsidP="00CF5D6A"/>
    <w:p w14:paraId="6A57C4B9" w14:textId="77777777" w:rsidR="00EF458D" w:rsidRDefault="00EF458D" w:rsidP="00CF5D6A"/>
    <w:p w14:paraId="4422D821" w14:textId="77777777" w:rsidR="00EF458D" w:rsidRDefault="00EF458D" w:rsidP="00CF5D6A"/>
    <w:p w14:paraId="07CA4B8C" w14:textId="77777777" w:rsidR="00EF458D" w:rsidRDefault="00EF458D" w:rsidP="00CF5D6A"/>
    <w:p w14:paraId="76C1005D" w14:textId="77777777" w:rsidR="00EF458D" w:rsidRDefault="00EF458D" w:rsidP="00CF5D6A"/>
    <w:p w14:paraId="6537ED10" w14:textId="77777777" w:rsidR="00EF458D" w:rsidRDefault="00EF458D" w:rsidP="00CF5D6A"/>
    <w:p w14:paraId="2D8E73A1" w14:textId="77777777" w:rsidR="00EF458D" w:rsidRDefault="00EF458D" w:rsidP="00CF5D6A"/>
    <w:p w14:paraId="4CF6A1C8" w14:textId="77777777" w:rsidR="00EF458D" w:rsidRDefault="00EF458D" w:rsidP="00CF5D6A"/>
    <w:p w14:paraId="2CA95BA3" w14:textId="77777777" w:rsidR="00EF458D" w:rsidRDefault="00EF458D" w:rsidP="00CF5D6A"/>
    <w:p w14:paraId="782D37DB" w14:textId="77777777" w:rsidR="00EF458D" w:rsidRDefault="00EF458D" w:rsidP="00CF5D6A"/>
    <w:p w14:paraId="79C4BCDF" w14:textId="77777777" w:rsidR="00EF458D" w:rsidRPr="00B74DBB" w:rsidRDefault="00EF458D" w:rsidP="00CF5D6A"/>
    <w:p w14:paraId="0B8EC202" w14:textId="77777777" w:rsidR="00EC263C" w:rsidRDefault="00EC263C" w:rsidP="00EC263C">
      <w:pPr>
        <w:pStyle w:val="Style1"/>
        <w:sectPr w:rsidR="00EC263C" w:rsidSect="00B424A6">
          <w:pgSz w:w="12240" w:h="15840"/>
          <w:pgMar w:top="1440" w:right="1440" w:bottom="1440" w:left="1440" w:header="720" w:footer="720" w:gutter="0"/>
          <w:cols w:space="720"/>
          <w:docGrid w:linePitch="360"/>
        </w:sectPr>
      </w:pPr>
      <w:bookmarkStart w:id="7" w:name="_Toc243887583"/>
    </w:p>
    <w:p w14:paraId="7EB5781A" w14:textId="77777777" w:rsidR="003F5905" w:rsidRPr="00735F69" w:rsidRDefault="00B71895" w:rsidP="00EC263C">
      <w:pPr>
        <w:pStyle w:val="Style1"/>
        <w:rPr>
          <w:color w:val="A6A6A6"/>
          <w:sz w:val="14"/>
        </w:rPr>
      </w:pPr>
      <w:bookmarkStart w:id="8" w:name="_Toc254593274"/>
      <w:r>
        <w:lastRenderedPageBreak/>
        <w:t xml:space="preserve">Section D: Project Goals / BIM </w:t>
      </w:r>
      <w:bookmarkEnd w:id="7"/>
      <w:r w:rsidR="00735F69">
        <w:t>Uses</w:t>
      </w:r>
      <w:bookmarkEnd w:id="8"/>
    </w:p>
    <w:p w14:paraId="12CD7230" w14:textId="516324D4" w:rsidR="00CF5D6A" w:rsidRDefault="00CF5D6A" w:rsidP="0064547C">
      <w:pPr>
        <w:pStyle w:val="ExampleTEXT"/>
      </w:pPr>
      <w:r>
        <w:t xml:space="preserve">Describe how the BIM Model and Facility Data are leveraged to maximize project value (e.g. design alternatives, life-cycle analysis, scheduling, estimating, material selection, pre-fabrication opportunities, site placement, etc.) </w:t>
      </w:r>
      <w:r w:rsidR="00C429ED">
        <w:t xml:space="preserve"> </w:t>
      </w:r>
      <w:r>
        <w:t xml:space="preserve">Reference </w:t>
      </w:r>
      <w:hyperlink r:id="rId21" w:history="1">
        <w:r w:rsidR="003A10C6" w:rsidRPr="00BC6DE6">
          <w:rPr>
            <w:rStyle w:val="Hyperlink"/>
          </w:rPr>
          <w:t>www.engr.psu.edu/bim/download</w:t>
        </w:r>
      </w:hyperlink>
      <w:r w:rsidR="003A10C6">
        <w:t xml:space="preserve"> </w:t>
      </w:r>
      <w:r>
        <w:t xml:space="preserve"> for </w:t>
      </w:r>
      <w:r w:rsidRPr="009129FB">
        <w:t>BIM Goal &amp; Use Analysis Worksheet</w:t>
      </w:r>
      <w:r w:rsidR="00025BC8">
        <w:t>.</w:t>
      </w:r>
    </w:p>
    <w:p w14:paraId="6EA24EE9" w14:textId="77777777" w:rsidR="00B71895" w:rsidRPr="00BA78CD" w:rsidRDefault="00CF5D6A" w:rsidP="00CF5D6A">
      <w:pPr>
        <w:pStyle w:val="ListParagraph"/>
        <w:numPr>
          <w:ilvl w:val="0"/>
          <w:numId w:val="3"/>
        </w:numPr>
        <w:spacing w:after="200" w:line="276" w:lineRule="auto"/>
        <w:rPr>
          <w:rFonts w:ascii="Arial (W1)" w:hAnsi="Arial (W1)"/>
          <w:b/>
          <w:smallCaps/>
        </w:rPr>
      </w:pPr>
      <w:r w:rsidRPr="00BA78CD">
        <w:rPr>
          <w:rFonts w:ascii="Arial (W1)" w:hAnsi="Arial (W1)"/>
          <w:b/>
          <w:smallCaps/>
        </w:rPr>
        <w:t>M</w:t>
      </w:r>
      <w:r w:rsidR="00BA78CD">
        <w:rPr>
          <w:rFonts w:ascii="Arial (W1)" w:hAnsi="Arial (W1)"/>
          <w:b/>
          <w:smallCaps/>
        </w:rPr>
        <w:t>ajor BIM Goals / Objectives</w:t>
      </w:r>
      <w:r w:rsidRPr="00BA78CD">
        <w:rPr>
          <w:rFonts w:ascii="Arial (W1)" w:hAnsi="Arial (W1)"/>
          <w:b/>
          <w:smallCaps/>
        </w:rPr>
        <w:t xml:space="preserve">: </w:t>
      </w:r>
    </w:p>
    <w:p w14:paraId="63BA38AE" w14:textId="77777777" w:rsidR="00CF5D6A" w:rsidRDefault="00CF5D6A" w:rsidP="00B71895">
      <w:pPr>
        <w:pStyle w:val="ListParagraph"/>
        <w:spacing w:after="200" w:line="276" w:lineRule="auto"/>
        <w:ind w:left="360"/>
        <w:rPr>
          <w:b/>
        </w:rPr>
      </w:pPr>
      <w:r w:rsidRPr="00272D5F">
        <w:rPr>
          <w:color w:val="808080"/>
          <w:sz w:val="16"/>
        </w:rPr>
        <w:t xml:space="preserve">State </w:t>
      </w:r>
      <w:r w:rsidR="006D5F1B">
        <w:rPr>
          <w:color w:val="808080"/>
          <w:sz w:val="16"/>
        </w:rPr>
        <w:t>M</w:t>
      </w:r>
      <w:r w:rsidR="00B71895">
        <w:rPr>
          <w:color w:val="808080"/>
          <w:sz w:val="16"/>
        </w:rPr>
        <w:t xml:space="preserve">ajor </w:t>
      </w:r>
      <w:r w:rsidRPr="00272D5F">
        <w:rPr>
          <w:color w:val="808080"/>
          <w:sz w:val="16"/>
        </w:rPr>
        <w:t>BIM Goals</w:t>
      </w:r>
      <w:r w:rsidR="006D5F1B">
        <w:rPr>
          <w:color w:val="808080"/>
          <w:sz w:val="16"/>
        </w:rPr>
        <w:t xml:space="preserve"> and O</w:t>
      </w:r>
      <w:r w:rsidR="00B71895">
        <w:rPr>
          <w:color w:val="808080"/>
          <w:sz w:val="16"/>
        </w:rPr>
        <w:t>bjectives</w:t>
      </w:r>
    </w:p>
    <w:tbl>
      <w:tblPr>
        <w:tblW w:w="9090" w:type="dxa"/>
        <w:tblInd w:w="3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9" w:type="dxa"/>
          <w:left w:w="29" w:type="dxa"/>
          <w:bottom w:w="29" w:type="dxa"/>
          <w:right w:w="29" w:type="dxa"/>
        </w:tblCellMar>
        <w:tblLook w:val="04A0" w:firstRow="1" w:lastRow="0" w:firstColumn="1" w:lastColumn="0" w:noHBand="0" w:noVBand="1"/>
      </w:tblPr>
      <w:tblGrid>
        <w:gridCol w:w="814"/>
        <w:gridCol w:w="6296"/>
        <w:gridCol w:w="1980"/>
      </w:tblGrid>
      <w:tr w:rsidR="00025BC8" w:rsidRPr="00D71562" w14:paraId="3B2B5F9E" w14:textId="77777777" w:rsidTr="00025BC8">
        <w:trPr>
          <w:trHeight w:val="350"/>
        </w:trPr>
        <w:tc>
          <w:tcPr>
            <w:tcW w:w="814" w:type="dxa"/>
            <w:shd w:val="clear" w:color="auto" w:fill="262626"/>
            <w:vAlign w:val="center"/>
          </w:tcPr>
          <w:p w14:paraId="7A1D44BF" w14:textId="77777777" w:rsidR="00025BC8" w:rsidRDefault="00025BC8" w:rsidP="00D71562">
            <w:pPr>
              <w:jc w:val="center"/>
              <w:rPr>
                <w:b/>
                <w:color w:val="FFFFFF"/>
                <w:sz w:val="16"/>
              </w:rPr>
            </w:pPr>
            <w:r>
              <w:rPr>
                <w:b/>
                <w:color w:val="FFFFFF"/>
                <w:sz w:val="16"/>
              </w:rPr>
              <w:t>PRIORITY</w:t>
            </w:r>
          </w:p>
          <w:p w14:paraId="4FE355E9" w14:textId="77777777" w:rsidR="00BB2326" w:rsidRPr="00D71562" w:rsidRDefault="00BB2326" w:rsidP="00D71562">
            <w:pPr>
              <w:jc w:val="center"/>
              <w:rPr>
                <w:b/>
                <w:color w:val="FFFFFF"/>
                <w:sz w:val="16"/>
              </w:rPr>
            </w:pPr>
            <w:r>
              <w:rPr>
                <w:b/>
                <w:color w:val="FFFFFF"/>
                <w:sz w:val="12"/>
              </w:rPr>
              <w:t>(</w:t>
            </w:r>
            <w:r w:rsidRPr="00BB2326">
              <w:rPr>
                <w:b/>
                <w:color w:val="FFFFFF"/>
                <w:sz w:val="12"/>
              </w:rPr>
              <w:t>HIGH/</w:t>
            </w:r>
            <w:r>
              <w:rPr>
                <w:b/>
                <w:color w:val="FFFFFF"/>
                <w:sz w:val="12"/>
              </w:rPr>
              <w:t xml:space="preserve"> </w:t>
            </w:r>
            <w:r w:rsidRPr="00BB2326">
              <w:rPr>
                <w:b/>
                <w:color w:val="FFFFFF"/>
                <w:sz w:val="12"/>
              </w:rPr>
              <w:t>MED/</w:t>
            </w:r>
            <w:r>
              <w:rPr>
                <w:b/>
                <w:color w:val="FFFFFF"/>
                <w:sz w:val="12"/>
              </w:rPr>
              <w:t xml:space="preserve"> </w:t>
            </w:r>
            <w:r w:rsidRPr="00BB2326">
              <w:rPr>
                <w:b/>
                <w:color w:val="FFFFFF"/>
                <w:sz w:val="12"/>
              </w:rPr>
              <w:t>LOW</w:t>
            </w:r>
            <w:r>
              <w:rPr>
                <w:b/>
                <w:color w:val="FFFFFF"/>
                <w:sz w:val="12"/>
              </w:rPr>
              <w:t>)</w:t>
            </w:r>
          </w:p>
        </w:tc>
        <w:tc>
          <w:tcPr>
            <w:tcW w:w="6296" w:type="dxa"/>
            <w:shd w:val="clear" w:color="auto" w:fill="262626"/>
            <w:vAlign w:val="center"/>
          </w:tcPr>
          <w:p w14:paraId="5F63B5AB" w14:textId="77777777" w:rsidR="00025BC8" w:rsidRPr="00D71562" w:rsidRDefault="00BB2326" w:rsidP="00D71562">
            <w:pPr>
              <w:jc w:val="center"/>
              <w:rPr>
                <w:b/>
                <w:color w:val="FFFFFF"/>
                <w:sz w:val="16"/>
              </w:rPr>
            </w:pPr>
            <w:r>
              <w:rPr>
                <w:b/>
                <w:color w:val="FFFFFF"/>
                <w:sz w:val="16"/>
              </w:rPr>
              <w:t>GOAL</w:t>
            </w:r>
            <w:r w:rsidR="00025BC8">
              <w:rPr>
                <w:b/>
                <w:color w:val="FFFFFF"/>
                <w:sz w:val="16"/>
              </w:rPr>
              <w:t xml:space="preserve"> </w:t>
            </w:r>
            <w:r w:rsidR="00025BC8" w:rsidRPr="00D71562">
              <w:rPr>
                <w:b/>
                <w:color w:val="FFFFFF"/>
                <w:sz w:val="16"/>
              </w:rPr>
              <w:t>DESCRIPTION</w:t>
            </w:r>
          </w:p>
        </w:tc>
        <w:tc>
          <w:tcPr>
            <w:tcW w:w="1980" w:type="dxa"/>
            <w:shd w:val="clear" w:color="auto" w:fill="262626"/>
            <w:vAlign w:val="center"/>
          </w:tcPr>
          <w:p w14:paraId="0F3D3BCA" w14:textId="77777777" w:rsidR="00025BC8" w:rsidRDefault="00025BC8" w:rsidP="00025BC8">
            <w:pPr>
              <w:jc w:val="center"/>
              <w:rPr>
                <w:b/>
                <w:color w:val="FFFFFF"/>
                <w:sz w:val="16"/>
              </w:rPr>
            </w:pPr>
            <w:r>
              <w:rPr>
                <w:b/>
                <w:color w:val="FFFFFF"/>
                <w:sz w:val="16"/>
              </w:rPr>
              <w:t>POTENTIAL BIM USES</w:t>
            </w:r>
          </w:p>
        </w:tc>
      </w:tr>
      <w:tr w:rsidR="00BB2326" w:rsidRPr="00D71562" w14:paraId="15F112B8" w14:textId="77777777" w:rsidTr="00025BC8">
        <w:trPr>
          <w:trHeight w:val="288"/>
        </w:trPr>
        <w:tc>
          <w:tcPr>
            <w:tcW w:w="814" w:type="dxa"/>
            <w:shd w:val="clear" w:color="auto" w:fill="FFFFFF"/>
            <w:vAlign w:val="center"/>
          </w:tcPr>
          <w:p w14:paraId="0A0002D3" w14:textId="77777777" w:rsidR="00BB2326" w:rsidRPr="00D71562" w:rsidRDefault="00BB2326" w:rsidP="00D71562">
            <w:pPr>
              <w:jc w:val="center"/>
              <w:rPr>
                <w:color w:val="1F497D"/>
                <w:sz w:val="16"/>
              </w:rPr>
            </w:pPr>
          </w:p>
        </w:tc>
        <w:tc>
          <w:tcPr>
            <w:tcW w:w="6296" w:type="dxa"/>
            <w:shd w:val="clear" w:color="auto" w:fill="FFFFFF"/>
            <w:vAlign w:val="center"/>
          </w:tcPr>
          <w:p w14:paraId="3D7904A3" w14:textId="77777777" w:rsidR="00BB2326" w:rsidRPr="00D71562" w:rsidRDefault="00BB2326" w:rsidP="00D71562">
            <w:pPr>
              <w:jc w:val="center"/>
              <w:rPr>
                <w:color w:val="1F497D"/>
                <w:sz w:val="16"/>
              </w:rPr>
            </w:pPr>
          </w:p>
        </w:tc>
        <w:tc>
          <w:tcPr>
            <w:tcW w:w="1980" w:type="dxa"/>
            <w:shd w:val="clear" w:color="auto" w:fill="FFFFFF"/>
            <w:vAlign w:val="center"/>
          </w:tcPr>
          <w:p w14:paraId="66B3AC97" w14:textId="77777777" w:rsidR="00BB2326" w:rsidRPr="00D71562" w:rsidRDefault="00BB2326" w:rsidP="00025BC8">
            <w:pPr>
              <w:jc w:val="center"/>
              <w:rPr>
                <w:color w:val="1F497D"/>
                <w:sz w:val="16"/>
              </w:rPr>
            </w:pPr>
          </w:p>
        </w:tc>
      </w:tr>
      <w:tr w:rsidR="00025BC8" w:rsidRPr="00D71562" w14:paraId="0B89F807" w14:textId="77777777" w:rsidTr="00025BC8">
        <w:trPr>
          <w:trHeight w:val="288"/>
        </w:trPr>
        <w:tc>
          <w:tcPr>
            <w:tcW w:w="814" w:type="dxa"/>
            <w:shd w:val="clear" w:color="auto" w:fill="FFFFFF"/>
            <w:vAlign w:val="center"/>
          </w:tcPr>
          <w:p w14:paraId="5C67EBF7" w14:textId="77777777" w:rsidR="00025BC8" w:rsidRPr="00D71562" w:rsidRDefault="00025BC8" w:rsidP="00D71562">
            <w:pPr>
              <w:jc w:val="center"/>
              <w:rPr>
                <w:color w:val="1F497D"/>
                <w:sz w:val="16"/>
              </w:rPr>
            </w:pPr>
          </w:p>
        </w:tc>
        <w:tc>
          <w:tcPr>
            <w:tcW w:w="6296" w:type="dxa"/>
            <w:shd w:val="clear" w:color="auto" w:fill="FFFFFF"/>
            <w:vAlign w:val="center"/>
          </w:tcPr>
          <w:p w14:paraId="19D45BBE" w14:textId="77777777" w:rsidR="00025BC8" w:rsidRPr="00D71562" w:rsidRDefault="00025BC8" w:rsidP="00D71562">
            <w:pPr>
              <w:jc w:val="center"/>
              <w:rPr>
                <w:color w:val="1F497D"/>
                <w:sz w:val="16"/>
              </w:rPr>
            </w:pPr>
          </w:p>
        </w:tc>
        <w:tc>
          <w:tcPr>
            <w:tcW w:w="1980" w:type="dxa"/>
            <w:shd w:val="clear" w:color="auto" w:fill="FFFFFF"/>
            <w:vAlign w:val="center"/>
          </w:tcPr>
          <w:p w14:paraId="02D048EA" w14:textId="77777777" w:rsidR="00025BC8" w:rsidRPr="00D71562" w:rsidRDefault="00025BC8" w:rsidP="00025BC8">
            <w:pPr>
              <w:jc w:val="center"/>
              <w:rPr>
                <w:color w:val="1F497D"/>
                <w:sz w:val="16"/>
              </w:rPr>
            </w:pPr>
          </w:p>
        </w:tc>
      </w:tr>
      <w:tr w:rsidR="00025BC8" w:rsidRPr="00D71562" w14:paraId="24FCEE15" w14:textId="77777777" w:rsidTr="00025BC8">
        <w:trPr>
          <w:trHeight w:val="288"/>
        </w:trPr>
        <w:tc>
          <w:tcPr>
            <w:tcW w:w="814" w:type="dxa"/>
            <w:shd w:val="clear" w:color="auto" w:fill="FFFFFF"/>
            <w:vAlign w:val="center"/>
          </w:tcPr>
          <w:p w14:paraId="46FCCECE" w14:textId="77777777" w:rsidR="00025BC8" w:rsidRPr="00D71562" w:rsidRDefault="00025BC8" w:rsidP="00D71562">
            <w:pPr>
              <w:jc w:val="center"/>
              <w:rPr>
                <w:color w:val="1F497D"/>
                <w:sz w:val="16"/>
              </w:rPr>
            </w:pPr>
          </w:p>
        </w:tc>
        <w:tc>
          <w:tcPr>
            <w:tcW w:w="6296" w:type="dxa"/>
            <w:shd w:val="clear" w:color="auto" w:fill="FFFFFF"/>
            <w:vAlign w:val="center"/>
          </w:tcPr>
          <w:p w14:paraId="6B969063" w14:textId="77777777" w:rsidR="00025BC8" w:rsidRPr="00D71562" w:rsidRDefault="00025BC8" w:rsidP="00D71562">
            <w:pPr>
              <w:jc w:val="center"/>
              <w:rPr>
                <w:color w:val="1F497D"/>
                <w:sz w:val="16"/>
              </w:rPr>
            </w:pPr>
          </w:p>
        </w:tc>
        <w:tc>
          <w:tcPr>
            <w:tcW w:w="1980" w:type="dxa"/>
            <w:shd w:val="clear" w:color="auto" w:fill="FFFFFF"/>
            <w:vAlign w:val="center"/>
          </w:tcPr>
          <w:p w14:paraId="0A2E1589" w14:textId="77777777" w:rsidR="00025BC8" w:rsidRPr="00D71562" w:rsidRDefault="00025BC8" w:rsidP="00025BC8">
            <w:pPr>
              <w:jc w:val="center"/>
              <w:rPr>
                <w:color w:val="1F497D"/>
                <w:sz w:val="16"/>
              </w:rPr>
            </w:pPr>
          </w:p>
        </w:tc>
      </w:tr>
      <w:tr w:rsidR="00025BC8" w:rsidRPr="00D71562" w14:paraId="4849B0F4" w14:textId="77777777" w:rsidTr="00025BC8">
        <w:trPr>
          <w:trHeight w:val="288"/>
        </w:trPr>
        <w:tc>
          <w:tcPr>
            <w:tcW w:w="814" w:type="dxa"/>
            <w:shd w:val="clear" w:color="auto" w:fill="FFFFFF"/>
            <w:vAlign w:val="center"/>
          </w:tcPr>
          <w:p w14:paraId="16464FC8" w14:textId="77777777" w:rsidR="00025BC8" w:rsidRPr="00D71562" w:rsidRDefault="00025BC8" w:rsidP="00D71562">
            <w:pPr>
              <w:jc w:val="center"/>
              <w:rPr>
                <w:color w:val="1F497D"/>
                <w:sz w:val="16"/>
              </w:rPr>
            </w:pPr>
          </w:p>
        </w:tc>
        <w:tc>
          <w:tcPr>
            <w:tcW w:w="6296" w:type="dxa"/>
            <w:shd w:val="clear" w:color="auto" w:fill="FFFFFF"/>
            <w:vAlign w:val="center"/>
          </w:tcPr>
          <w:p w14:paraId="226F6F52" w14:textId="77777777" w:rsidR="00025BC8" w:rsidRPr="00D71562" w:rsidRDefault="00025BC8" w:rsidP="00D71562">
            <w:pPr>
              <w:jc w:val="center"/>
              <w:rPr>
                <w:color w:val="1F497D"/>
                <w:sz w:val="16"/>
              </w:rPr>
            </w:pPr>
          </w:p>
        </w:tc>
        <w:tc>
          <w:tcPr>
            <w:tcW w:w="1980" w:type="dxa"/>
            <w:shd w:val="clear" w:color="auto" w:fill="FFFFFF"/>
            <w:vAlign w:val="center"/>
          </w:tcPr>
          <w:p w14:paraId="280E5117" w14:textId="77777777" w:rsidR="00025BC8" w:rsidRPr="00D71562" w:rsidRDefault="00025BC8" w:rsidP="00025BC8">
            <w:pPr>
              <w:jc w:val="center"/>
              <w:rPr>
                <w:color w:val="1F497D"/>
                <w:sz w:val="16"/>
              </w:rPr>
            </w:pPr>
          </w:p>
        </w:tc>
      </w:tr>
      <w:tr w:rsidR="00025BC8" w:rsidRPr="00D71562" w14:paraId="642B13ED" w14:textId="77777777" w:rsidTr="00025BC8">
        <w:trPr>
          <w:trHeight w:val="288"/>
        </w:trPr>
        <w:tc>
          <w:tcPr>
            <w:tcW w:w="814" w:type="dxa"/>
            <w:shd w:val="clear" w:color="auto" w:fill="FFFFFF"/>
            <w:vAlign w:val="center"/>
          </w:tcPr>
          <w:p w14:paraId="4E165310" w14:textId="77777777" w:rsidR="00025BC8" w:rsidRPr="00D71562" w:rsidRDefault="00025BC8" w:rsidP="00D71562">
            <w:pPr>
              <w:jc w:val="center"/>
              <w:rPr>
                <w:color w:val="1F497D"/>
                <w:sz w:val="16"/>
              </w:rPr>
            </w:pPr>
          </w:p>
        </w:tc>
        <w:tc>
          <w:tcPr>
            <w:tcW w:w="6296" w:type="dxa"/>
            <w:shd w:val="clear" w:color="auto" w:fill="FFFFFF"/>
            <w:vAlign w:val="center"/>
          </w:tcPr>
          <w:p w14:paraId="497D5F29" w14:textId="77777777" w:rsidR="00025BC8" w:rsidRPr="00D71562" w:rsidRDefault="00025BC8" w:rsidP="00D71562">
            <w:pPr>
              <w:jc w:val="center"/>
              <w:rPr>
                <w:color w:val="1F497D"/>
                <w:sz w:val="16"/>
              </w:rPr>
            </w:pPr>
          </w:p>
        </w:tc>
        <w:tc>
          <w:tcPr>
            <w:tcW w:w="1980" w:type="dxa"/>
            <w:shd w:val="clear" w:color="auto" w:fill="FFFFFF"/>
            <w:vAlign w:val="center"/>
          </w:tcPr>
          <w:p w14:paraId="69B87345" w14:textId="77777777" w:rsidR="00025BC8" w:rsidRPr="00D71562" w:rsidRDefault="00025BC8" w:rsidP="00025BC8">
            <w:pPr>
              <w:jc w:val="center"/>
              <w:rPr>
                <w:color w:val="1F497D"/>
                <w:sz w:val="16"/>
              </w:rPr>
            </w:pPr>
          </w:p>
        </w:tc>
      </w:tr>
    </w:tbl>
    <w:p w14:paraId="63A86095" w14:textId="77777777" w:rsidR="00CF5D6A" w:rsidRDefault="000E1DDB" w:rsidP="00025BC8">
      <w:pPr>
        <w:pStyle w:val="ListParagraph"/>
        <w:numPr>
          <w:ilvl w:val="0"/>
          <w:numId w:val="3"/>
        </w:numPr>
        <w:spacing w:before="240"/>
        <w:rPr>
          <w:b/>
        </w:rPr>
      </w:pPr>
      <w:r w:rsidRPr="00BA78CD">
        <w:rPr>
          <w:rFonts w:ascii="Arial (W1)" w:hAnsi="Arial (W1)"/>
          <w:b/>
          <w:smallCaps/>
        </w:rPr>
        <w:t xml:space="preserve">BIM </w:t>
      </w:r>
      <w:r w:rsidR="00815077" w:rsidRPr="00BA78CD">
        <w:rPr>
          <w:rFonts w:ascii="Arial (W1)" w:hAnsi="Arial (W1)"/>
          <w:b/>
          <w:smallCaps/>
        </w:rPr>
        <w:t>U</w:t>
      </w:r>
      <w:r w:rsidR="00BA78CD" w:rsidRPr="00BA78CD">
        <w:rPr>
          <w:rFonts w:ascii="Arial (W1)" w:hAnsi="Arial (W1)"/>
          <w:b/>
          <w:smallCaps/>
        </w:rPr>
        <w:t>se Analysis Worksheet</w:t>
      </w:r>
      <w:r w:rsidRPr="00BA78CD">
        <w:rPr>
          <w:rFonts w:ascii="Arial (W1)" w:hAnsi="Arial (W1)"/>
          <w:b/>
          <w:smallCaps/>
        </w:rPr>
        <w:t>:</w:t>
      </w:r>
      <w:r w:rsidR="00CF5D6A">
        <w:rPr>
          <w:b/>
        </w:rPr>
        <w:t xml:space="preserve"> </w:t>
      </w:r>
      <w:r w:rsidR="00B71895" w:rsidRPr="006D5F1B">
        <w:rPr>
          <w:rFonts w:ascii="Arial (W1)" w:hAnsi="Arial (W1)"/>
          <w:b/>
          <w:smallCaps/>
        </w:rPr>
        <w:t xml:space="preserve">Attachment </w:t>
      </w:r>
      <w:r w:rsidR="00C7611C">
        <w:rPr>
          <w:rFonts w:ascii="Arial (W1)" w:hAnsi="Arial (W1)"/>
          <w:b/>
          <w:smallCaps/>
        </w:rPr>
        <w:fldChar w:fldCharType="begin"/>
      </w:r>
      <w:r w:rsidR="00025BC8">
        <w:rPr>
          <w:rFonts w:ascii="Arial (W1)" w:hAnsi="Arial (W1)"/>
          <w:b/>
          <w:smallCaps/>
        </w:rPr>
        <w:instrText xml:space="preserve"> REF _Ref253572990 \w \h </w:instrText>
      </w:r>
      <w:r w:rsidR="00C7611C">
        <w:rPr>
          <w:rFonts w:ascii="Arial (W1)" w:hAnsi="Arial (W1)"/>
          <w:b/>
          <w:smallCaps/>
        </w:rPr>
      </w:r>
      <w:r w:rsidR="00C7611C">
        <w:rPr>
          <w:rFonts w:ascii="Arial (W1)" w:hAnsi="Arial (W1)"/>
          <w:b/>
          <w:smallCaps/>
        </w:rPr>
        <w:fldChar w:fldCharType="separate"/>
      </w:r>
      <w:r w:rsidR="00B52195">
        <w:rPr>
          <w:rFonts w:ascii="Arial (W1)" w:hAnsi="Arial (W1)"/>
          <w:b/>
          <w:smallCaps/>
        </w:rPr>
        <w:t>1</w:t>
      </w:r>
      <w:r w:rsidR="00C7611C">
        <w:rPr>
          <w:rFonts w:ascii="Arial (W1)" w:hAnsi="Arial (W1)"/>
          <w:b/>
          <w:smallCaps/>
        </w:rPr>
        <w:fldChar w:fldCharType="end"/>
      </w:r>
    </w:p>
    <w:p w14:paraId="4D8E2D23" w14:textId="77777777" w:rsidR="001217C9" w:rsidRPr="00081703" w:rsidRDefault="00B71895" w:rsidP="00C429ED">
      <w:pPr>
        <w:pStyle w:val="ExampleTEXT"/>
        <w:ind w:left="360"/>
        <w:rPr>
          <w:b/>
          <w:color w:val="auto"/>
        </w:rPr>
      </w:pPr>
      <w:r>
        <w:t xml:space="preserve">Reference </w:t>
      </w:r>
      <w:hyperlink r:id="rId22" w:history="1">
        <w:r w:rsidR="003A10C6" w:rsidRPr="00BC6DE6">
          <w:rPr>
            <w:rStyle w:val="Hyperlink"/>
          </w:rPr>
          <w:t>www.engr.psu.edu/bim/download</w:t>
        </w:r>
      </w:hyperlink>
      <w:r w:rsidR="003A10C6">
        <w:t xml:space="preserve"> </w:t>
      </w:r>
      <w:r>
        <w:t xml:space="preserve"> for </w:t>
      </w:r>
      <w:r w:rsidRPr="009129FB">
        <w:t>BIM Goal &amp; Use Analysis Worksheet</w:t>
      </w:r>
      <w:proofErr w:type="gramStart"/>
      <w:r>
        <w:t xml:space="preserve">. </w:t>
      </w:r>
      <w:proofErr w:type="gramEnd"/>
      <w:r>
        <w:t xml:space="preserve">Attach BIM Use analysis </w:t>
      </w:r>
      <w:r w:rsidR="00081703">
        <w:t xml:space="preserve">Worksheet as </w:t>
      </w:r>
      <w:r w:rsidR="00BB2326">
        <w:t>A</w:t>
      </w:r>
      <w:r w:rsidR="00081703">
        <w:t>ttachment</w:t>
      </w:r>
      <w:r w:rsidR="00BB2326">
        <w:t xml:space="preserve"> </w:t>
      </w:r>
      <w:r w:rsidR="00C7611C">
        <w:fldChar w:fldCharType="begin"/>
      </w:r>
      <w:r w:rsidR="00BB2326">
        <w:instrText xml:space="preserve"> REF _Ref253572990 \w \h </w:instrText>
      </w:r>
      <w:r w:rsidR="00C7611C">
        <w:fldChar w:fldCharType="separate"/>
      </w:r>
      <w:r w:rsidR="00B52195">
        <w:t>1</w:t>
      </w:r>
      <w:r w:rsidR="00C7611C">
        <w:fldChar w:fldCharType="end"/>
      </w:r>
      <w:r w:rsidR="00081703">
        <w:t>.</w:t>
      </w:r>
    </w:p>
    <w:p w14:paraId="62667EF7" w14:textId="77777777" w:rsidR="00CF5D6A" w:rsidRPr="00BA78CD" w:rsidRDefault="001217C9" w:rsidP="001870F2">
      <w:pPr>
        <w:pStyle w:val="ListParagraph"/>
        <w:numPr>
          <w:ilvl w:val="0"/>
          <w:numId w:val="3"/>
        </w:numPr>
        <w:rPr>
          <w:rFonts w:ascii="Arial (W1)" w:hAnsi="Arial (W1)"/>
          <w:b/>
          <w:smallCaps/>
        </w:rPr>
      </w:pPr>
      <w:r w:rsidRPr="00BA78CD">
        <w:rPr>
          <w:rFonts w:ascii="Arial (W1)" w:hAnsi="Arial (W1)"/>
          <w:b/>
          <w:smallCaps/>
        </w:rPr>
        <w:t>BIM U</w:t>
      </w:r>
      <w:r w:rsidR="00BA78CD" w:rsidRPr="00BA78CD">
        <w:rPr>
          <w:rFonts w:ascii="Arial (W1)" w:hAnsi="Arial (W1)"/>
          <w:b/>
          <w:smallCaps/>
        </w:rPr>
        <w:t>ses</w:t>
      </w:r>
      <w:r w:rsidRPr="00BA78CD">
        <w:rPr>
          <w:rFonts w:ascii="Arial (W1)" w:hAnsi="Arial (W1)"/>
          <w:b/>
          <w:smallCaps/>
        </w:rPr>
        <w:t>:</w:t>
      </w:r>
      <w:r w:rsidR="00CF5D6A" w:rsidRPr="00BA78CD">
        <w:rPr>
          <w:rFonts w:ascii="Arial (W1)" w:hAnsi="Arial (W1)"/>
          <w:b/>
          <w:smallCaps/>
        </w:rPr>
        <w:t xml:space="preserve"> </w:t>
      </w:r>
    </w:p>
    <w:p w14:paraId="1121AF1D" w14:textId="77777777" w:rsidR="001217C9" w:rsidRPr="009B60B5" w:rsidRDefault="00CF5D6A" w:rsidP="00CF5D6A">
      <w:pPr>
        <w:pStyle w:val="ListParagraph"/>
        <w:ind w:left="360"/>
        <w:rPr>
          <w:b/>
        </w:rPr>
      </w:pPr>
      <w:r w:rsidRPr="00272D5F">
        <w:rPr>
          <w:color w:val="808080"/>
          <w:sz w:val="16"/>
        </w:rPr>
        <w:t>Highlight</w:t>
      </w:r>
      <w:r>
        <w:rPr>
          <w:color w:val="808080"/>
          <w:sz w:val="16"/>
        </w:rPr>
        <w:t xml:space="preserve"> and place an X next to the additional </w:t>
      </w:r>
      <w:r w:rsidRPr="00272D5F">
        <w:rPr>
          <w:color w:val="808080"/>
          <w:sz w:val="16"/>
        </w:rPr>
        <w:t>BIM Uses</w:t>
      </w:r>
      <w:r>
        <w:rPr>
          <w:color w:val="808080"/>
          <w:sz w:val="16"/>
        </w:rPr>
        <w:t xml:space="preserve"> </w:t>
      </w:r>
      <w:r w:rsidR="00890303">
        <w:rPr>
          <w:color w:val="808080"/>
          <w:sz w:val="16"/>
        </w:rPr>
        <w:t xml:space="preserve">to be developed by the use of the BIM model </w:t>
      </w:r>
      <w:r>
        <w:rPr>
          <w:color w:val="808080"/>
          <w:sz w:val="16"/>
        </w:rPr>
        <w:t>as selected by the project team using the BIM Goal &amp; Use Analysis Worksheet</w:t>
      </w:r>
      <w:proofErr w:type="gramStart"/>
      <w:r w:rsidRPr="00272D5F">
        <w:rPr>
          <w:color w:val="808080"/>
          <w:sz w:val="16"/>
        </w:rPr>
        <w:t xml:space="preserve">. </w:t>
      </w:r>
      <w:proofErr w:type="gramEnd"/>
      <w:r w:rsidRPr="00272D5F">
        <w:rPr>
          <w:color w:val="808080"/>
          <w:sz w:val="16"/>
        </w:rPr>
        <w:t xml:space="preserve">See BIM Project Execution Planning Guide at </w:t>
      </w:r>
      <w:hyperlink r:id="rId23" w:history="1">
        <w:r w:rsidR="003A10C6" w:rsidRPr="00BC6DE6">
          <w:rPr>
            <w:rStyle w:val="Hyperlink"/>
            <w:sz w:val="16"/>
          </w:rPr>
          <w:t>www.engr.psu.edu/BIM/BIM_Uses</w:t>
        </w:r>
      </w:hyperlink>
      <w:r w:rsidR="003A10C6">
        <w:rPr>
          <w:sz w:val="16"/>
        </w:rPr>
        <w:t xml:space="preserve"> </w:t>
      </w:r>
      <w:r w:rsidRPr="00272D5F">
        <w:rPr>
          <w:color w:val="808080"/>
          <w:sz w:val="16"/>
        </w:rPr>
        <w:t>for Use descriptions</w:t>
      </w:r>
      <w:proofErr w:type="gramStart"/>
      <w:r w:rsidRPr="00272D5F">
        <w:rPr>
          <w:color w:val="808080"/>
          <w:sz w:val="16"/>
        </w:rPr>
        <w:t xml:space="preserve">. </w:t>
      </w:r>
      <w:proofErr w:type="gramEnd"/>
      <w:r w:rsidRPr="00272D5F">
        <w:rPr>
          <w:color w:val="808080"/>
          <w:sz w:val="16"/>
        </w:rPr>
        <w:t>Include additional BIM Uses as applicable in empty cells.</w:t>
      </w:r>
    </w:p>
    <w:p w14:paraId="544795CB" w14:textId="77777777" w:rsidR="00CF5D6A" w:rsidRDefault="00CF5D6A" w:rsidP="00CF5D6A">
      <w:pPr>
        <w:pStyle w:val="ListParagraph"/>
        <w:rPr>
          <w:b/>
        </w:rPr>
      </w:pPr>
    </w:p>
    <w:tbl>
      <w:tblPr>
        <w:tblW w:w="9090" w:type="dxa"/>
        <w:tblInd w:w="389" w:type="dxa"/>
        <w:tblBorders>
          <w:top w:val="single" w:sz="4" w:space="0" w:color="000000"/>
          <w:left w:val="single" w:sz="4" w:space="0" w:color="17375E"/>
          <w:bottom w:val="single" w:sz="4" w:space="0" w:color="17375E"/>
          <w:right w:val="single" w:sz="4" w:space="0" w:color="17375E"/>
          <w:insideH w:val="single" w:sz="4" w:space="0" w:color="BFBFBF"/>
          <w:insideV w:val="single" w:sz="4" w:space="0" w:color="BFBFBF"/>
        </w:tblBorders>
        <w:tblLayout w:type="fixed"/>
        <w:tblCellMar>
          <w:left w:w="29" w:type="dxa"/>
          <w:right w:w="29" w:type="dxa"/>
        </w:tblCellMar>
        <w:tblLook w:val="04A0" w:firstRow="1" w:lastRow="0" w:firstColumn="1" w:lastColumn="0" w:noHBand="0" w:noVBand="1"/>
      </w:tblPr>
      <w:tblGrid>
        <w:gridCol w:w="270"/>
        <w:gridCol w:w="2000"/>
        <w:gridCol w:w="276"/>
        <w:gridCol w:w="2000"/>
        <w:gridCol w:w="276"/>
        <w:gridCol w:w="2000"/>
        <w:gridCol w:w="276"/>
        <w:gridCol w:w="1992"/>
      </w:tblGrid>
      <w:tr w:rsidR="00E51323" w:rsidRPr="00D9311F" w14:paraId="63496289" w14:textId="77777777" w:rsidTr="008D4D2B">
        <w:trPr>
          <w:trHeight w:val="260"/>
        </w:trPr>
        <w:tc>
          <w:tcPr>
            <w:tcW w:w="270" w:type="dxa"/>
            <w:tcBorders>
              <w:top w:val="single" w:sz="12" w:space="0" w:color="auto"/>
              <w:left w:val="single" w:sz="12" w:space="0" w:color="auto"/>
              <w:bottom w:val="single" w:sz="4" w:space="0" w:color="BFBFBF"/>
            </w:tcBorders>
            <w:shd w:val="clear" w:color="auto" w:fill="262626"/>
            <w:vAlign w:val="center"/>
          </w:tcPr>
          <w:p w14:paraId="594A77AB" w14:textId="77777777" w:rsidR="002A05B1" w:rsidRPr="00C134B2" w:rsidRDefault="002A05B1" w:rsidP="00E51323">
            <w:pPr>
              <w:jc w:val="center"/>
              <w:rPr>
                <w:b/>
                <w:color w:val="FFFFFF"/>
                <w:sz w:val="20"/>
              </w:rPr>
            </w:pPr>
            <w:r>
              <w:rPr>
                <w:b/>
                <w:color w:val="FFFFFF"/>
                <w:sz w:val="20"/>
              </w:rPr>
              <w:t>X</w:t>
            </w:r>
          </w:p>
        </w:tc>
        <w:tc>
          <w:tcPr>
            <w:tcW w:w="2000" w:type="dxa"/>
            <w:tcBorders>
              <w:top w:val="single" w:sz="12" w:space="0" w:color="auto"/>
              <w:bottom w:val="single" w:sz="4" w:space="0" w:color="BFBFBF"/>
              <w:right w:val="single" w:sz="12" w:space="0" w:color="auto"/>
            </w:tcBorders>
            <w:shd w:val="clear" w:color="auto" w:fill="262626"/>
            <w:vAlign w:val="center"/>
          </w:tcPr>
          <w:p w14:paraId="18DDBCAE" w14:textId="23AFB21A" w:rsidR="002A05B1" w:rsidRPr="00272D5F" w:rsidRDefault="008D4D2B" w:rsidP="00CF4806">
            <w:pPr>
              <w:jc w:val="center"/>
              <w:rPr>
                <w:b/>
                <w:color w:val="FFFFFF"/>
              </w:rPr>
            </w:pPr>
            <w:r>
              <w:rPr>
                <w:b/>
                <w:color w:val="FFFFFF"/>
              </w:rPr>
              <w:t>PLAN</w:t>
            </w:r>
          </w:p>
        </w:tc>
        <w:tc>
          <w:tcPr>
            <w:tcW w:w="276" w:type="dxa"/>
            <w:tcBorders>
              <w:top w:val="single" w:sz="12" w:space="0" w:color="auto"/>
              <w:left w:val="single" w:sz="12" w:space="0" w:color="auto"/>
              <w:bottom w:val="single" w:sz="4" w:space="0" w:color="BFBFBF"/>
            </w:tcBorders>
            <w:shd w:val="clear" w:color="auto" w:fill="262626"/>
            <w:vAlign w:val="center"/>
          </w:tcPr>
          <w:p w14:paraId="0D9C25B9" w14:textId="77777777" w:rsidR="002A05B1" w:rsidRPr="00C134B2" w:rsidRDefault="002A05B1" w:rsidP="00CF4806">
            <w:pPr>
              <w:jc w:val="center"/>
              <w:rPr>
                <w:b/>
                <w:color w:val="FFFFFF"/>
                <w:sz w:val="20"/>
              </w:rPr>
            </w:pPr>
            <w:r>
              <w:rPr>
                <w:b/>
                <w:color w:val="FFFFFF"/>
                <w:sz w:val="20"/>
              </w:rPr>
              <w:t>X</w:t>
            </w:r>
          </w:p>
        </w:tc>
        <w:tc>
          <w:tcPr>
            <w:tcW w:w="2000" w:type="dxa"/>
            <w:tcBorders>
              <w:top w:val="single" w:sz="12" w:space="0" w:color="auto"/>
              <w:bottom w:val="single" w:sz="4" w:space="0" w:color="BFBFBF"/>
              <w:right w:val="single" w:sz="12" w:space="0" w:color="auto"/>
            </w:tcBorders>
            <w:shd w:val="clear" w:color="auto" w:fill="262626"/>
            <w:vAlign w:val="center"/>
          </w:tcPr>
          <w:p w14:paraId="3A5FDAC3" w14:textId="23FB0B7C" w:rsidR="002A05B1" w:rsidRPr="00272D5F" w:rsidRDefault="008D4D2B" w:rsidP="00CF4806">
            <w:pPr>
              <w:jc w:val="center"/>
              <w:rPr>
                <w:b/>
                <w:color w:val="FFFFFF"/>
              </w:rPr>
            </w:pPr>
            <w:r>
              <w:rPr>
                <w:b/>
                <w:color w:val="FFFFFF"/>
              </w:rPr>
              <w:t>DESIGN</w:t>
            </w:r>
          </w:p>
        </w:tc>
        <w:tc>
          <w:tcPr>
            <w:tcW w:w="276" w:type="dxa"/>
            <w:tcBorders>
              <w:top w:val="single" w:sz="12" w:space="0" w:color="auto"/>
              <w:left w:val="single" w:sz="12" w:space="0" w:color="auto"/>
              <w:bottom w:val="single" w:sz="4" w:space="0" w:color="BFBFBF"/>
            </w:tcBorders>
            <w:shd w:val="clear" w:color="auto" w:fill="262626"/>
            <w:vAlign w:val="center"/>
          </w:tcPr>
          <w:p w14:paraId="0A58394B" w14:textId="77777777" w:rsidR="002A05B1" w:rsidRPr="00C134B2" w:rsidRDefault="002A05B1" w:rsidP="00CF4806">
            <w:pPr>
              <w:jc w:val="center"/>
              <w:rPr>
                <w:b/>
                <w:color w:val="FFFFFF"/>
                <w:sz w:val="20"/>
              </w:rPr>
            </w:pPr>
            <w:r>
              <w:rPr>
                <w:b/>
                <w:color w:val="FFFFFF"/>
                <w:sz w:val="20"/>
              </w:rPr>
              <w:t>X</w:t>
            </w:r>
          </w:p>
        </w:tc>
        <w:tc>
          <w:tcPr>
            <w:tcW w:w="2000" w:type="dxa"/>
            <w:tcBorders>
              <w:top w:val="single" w:sz="12" w:space="0" w:color="auto"/>
              <w:bottom w:val="single" w:sz="4" w:space="0" w:color="BFBFBF"/>
              <w:right w:val="single" w:sz="12" w:space="0" w:color="auto"/>
            </w:tcBorders>
            <w:shd w:val="clear" w:color="auto" w:fill="262626"/>
            <w:vAlign w:val="center"/>
          </w:tcPr>
          <w:p w14:paraId="759AAC8A" w14:textId="72DEA9FA" w:rsidR="002A05B1" w:rsidRPr="00272D5F" w:rsidRDefault="008D4D2B" w:rsidP="00CF4806">
            <w:pPr>
              <w:jc w:val="center"/>
              <w:rPr>
                <w:b/>
                <w:color w:val="FFFFFF"/>
              </w:rPr>
            </w:pPr>
            <w:r>
              <w:rPr>
                <w:b/>
                <w:color w:val="FFFFFF"/>
              </w:rPr>
              <w:t>CONSTRUCT</w:t>
            </w:r>
          </w:p>
        </w:tc>
        <w:tc>
          <w:tcPr>
            <w:tcW w:w="276" w:type="dxa"/>
            <w:tcBorders>
              <w:top w:val="single" w:sz="12" w:space="0" w:color="auto"/>
              <w:left w:val="single" w:sz="12" w:space="0" w:color="auto"/>
              <w:bottom w:val="single" w:sz="4" w:space="0" w:color="A6A6A6" w:themeColor="background1" w:themeShade="A6"/>
              <w:right w:val="single" w:sz="4" w:space="0" w:color="A6A6A6" w:themeColor="background1" w:themeShade="A6"/>
            </w:tcBorders>
            <w:shd w:val="clear" w:color="auto" w:fill="262626"/>
            <w:vAlign w:val="center"/>
          </w:tcPr>
          <w:p w14:paraId="49DA101C" w14:textId="77777777" w:rsidR="002A05B1" w:rsidRPr="00C134B2" w:rsidRDefault="002A05B1" w:rsidP="00CF4806">
            <w:pPr>
              <w:jc w:val="center"/>
              <w:rPr>
                <w:b/>
                <w:color w:val="FFFFFF"/>
                <w:sz w:val="20"/>
              </w:rPr>
            </w:pPr>
            <w:r>
              <w:rPr>
                <w:b/>
                <w:color w:val="FFFFFF"/>
                <w:sz w:val="20"/>
              </w:rPr>
              <w:t>X</w:t>
            </w:r>
          </w:p>
        </w:tc>
        <w:tc>
          <w:tcPr>
            <w:tcW w:w="1992" w:type="dxa"/>
            <w:tcBorders>
              <w:top w:val="single" w:sz="12" w:space="0" w:color="auto"/>
              <w:left w:val="single" w:sz="4" w:space="0" w:color="A6A6A6" w:themeColor="background1" w:themeShade="A6"/>
              <w:bottom w:val="single" w:sz="4" w:space="0" w:color="A6A6A6" w:themeColor="background1" w:themeShade="A6"/>
              <w:right w:val="single" w:sz="12" w:space="0" w:color="auto"/>
            </w:tcBorders>
            <w:shd w:val="clear" w:color="auto" w:fill="262626"/>
            <w:vAlign w:val="center"/>
          </w:tcPr>
          <w:p w14:paraId="4DA8E441" w14:textId="6848BBC1" w:rsidR="002A05B1" w:rsidRPr="00272D5F" w:rsidRDefault="008D4D2B" w:rsidP="00CF4806">
            <w:pPr>
              <w:jc w:val="center"/>
              <w:rPr>
                <w:b/>
                <w:color w:val="FFFFFF"/>
              </w:rPr>
            </w:pPr>
            <w:r>
              <w:rPr>
                <w:b/>
                <w:color w:val="FFFFFF"/>
              </w:rPr>
              <w:t>OPERATE</w:t>
            </w:r>
          </w:p>
        </w:tc>
      </w:tr>
      <w:tr w:rsidR="008D4D2B" w:rsidRPr="00D9311F" w14:paraId="688A1FAE" w14:textId="77777777" w:rsidTr="008D4D2B">
        <w:trPr>
          <w:trHeight w:val="350"/>
        </w:trPr>
        <w:tc>
          <w:tcPr>
            <w:tcW w:w="270" w:type="dxa"/>
            <w:tcBorders>
              <w:top w:val="single" w:sz="4" w:space="0" w:color="BFBFBF"/>
              <w:left w:val="single" w:sz="12" w:space="0" w:color="auto"/>
              <w:bottom w:val="single" w:sz="4" w:space="0" w:color="BFBFBF"/>
            </w:tcBorders>
            <w:vAlign w:val="center"/>
          </w:tcPr>
          <w:p w14:paraId="6B4BE3C6" w14:textId="77777777" w:rsidR="008D4D2B" w:rsidRPr="00C134B2" w:rsidRDefault="008D4D2B" w:rsidP="00E51323">
            <w:pPr>
              <w:jc w:val="center"/>
              <w:rPr>
                <w:b/>
                <w:sz w:val="20"/>
                <w:szCs w:val="14"/>
              </w:rPr>
            </w:pPr>
          </w:p>
        </w:tc>
        <w:tc>
          <w:tcPr>
            <w:tcW w:w="2000" w:type="dxa"/>
            <w:tcBorders>
              <w:top w:val="single" w:sz="4" w:space="0" w:color="BFBFBF"/>
              <w:bottom w:val="single" w:sz="4" w:space="0" w:color="BFBFBF"/>
              <w:right w:val="single" w:sz="12" w:space="0" w:color="auto"/>
            </w:tcBorders>
            <w:vAlign w:val="center"/>
          </w:tcPr>
          <w:p w14:paraId="2CA7A8D6" w14:textId="77777777" w:rsidR="008D4D2B" w:rsidRPr="00272D5F" w:rsidRDefault="008D4D2B" w:rsidP="00F53080">
            <w:pPr>
              <w:jc w:val="center"/>
              <w:rPr>
                <w:b/>
                <w:sz w:val="14"/>
                <w:szCs w:val="14"/>
              </w:rPr>
            </w:pPr>
            <w:r w:rsidRPr="00272D5F">
              <w:rPr>
                <w:b/>
                <w:sz w:val="14"/>
                <w:szCs w:val="14"/>
              </w:rPr>
              <w:t>PROGRAMMING</w:t>
            </w:r>
          </w:p>
        </w:tc>
        <w:tc>
          <w:tcPr>
            <w:tcW w:w="276" w:type="dxa"/>
            <w:tcBorders>
              <w:top w:val="single" w:sz="4" w:space="0" w:color="BFBFBF"/>
              <w:left w:val="single" w:sz="12" w:space="0" w:color="auto"/>
              <w:bottom w:val="single" w:sz="4" w:space="0" w:color="BFBFBF"/>
            </w:tcBorders>
            <w:vAlign w:val="center"/>
          </w:tcPr>
          <w:p w14:paraId="713561DF" w14:textId="77777777" w:rsidR="008D4D2B" w:rsidRPr="00C134B2" w:rsidRDefault="008D4D2B" w:rsidP="00CF4806">
            <w:pPr>
              <w:jc w:val="center"/>
              <w:rPr>
                <w:b/>
                <w:sz w:val="20"/>
                <w:szCs w:val="14"/>
              </w:rPr>
            </w:pPr>
          </w:p>
        </w:tc>
        <w:tc>
          <w:tcPr>
            <w:tcW w:w="2000" w:type="dxa"/>
            <w:tcBorders>
              <w:top w:val="single" w:sz="4" w:space="0" w:color="BFBFBF"/>
              <w:bottom w:val="single" w:sz="4" w:space="0" w:color="BFBFBF"/>
              <w:right w:val="single" w:sz="12" w:space="0" w:color="auto"/>
            </w:tcBorders>
            <w:vAlign w:val="center"/>
          </w:tcPr>
          <w:p w14:paraId="1FAF2CF3" w14:textId="77777777" w:rsidR="008D4D2B" w:rsidRPr="00CF5D6A" w:rsidRDefault="008D4D2B" w:rsidP="00F53080">
            <w:pPr>
              <w:jc w:val="center"/>
              <w:rPr>
                <w:b/>
                <w:sz w:val="14"/>
                <w:szCs w:val="14"/>
              </w:rPr>
            </w:pPr>
            <w:r w:rsidRPr="00CF5D6A">
              <w:rPr>
                <w:b/>
                <w:sz w:val="14"/>
                <w:szCs w:val="14"/>
              </w:rPr>
              <w:t>DESIGN AUTHORING</w:t>
            </w:r>
          </w:p>
        </w:tc>
        <w:tc>
          <w:tcPr>
            <w:tcW w:w="276" w:type="dxa"/>
            <w:tcBorders>
              <w:top w:val="single" w:sz="4" w:space="0" w:color="BFBFBF"/>
              <w:left w:val="single" w:sz="12" w:space="0" w:color="auto"/>
              <w:bottom w:val="single" w:sz="4" w:space="0" w:color="BFBFBF"/>
            </w:tcBorders>
            <w:vAlign w:val="center"/>
          </w:tcPr>
          <w:p w14:paraId="084903F1" w14:textId="77777777" w:rsidR="008D4D2B" w:rsidRPr="00C134B2" w:rsidRDefault="008D4D2B" w:rsidP="00CF4806">
            <w:pPr>
              <w:jc w:val="center"/>
              <w:rPr>
                <w:b/>
                <w:sz w:val="20"/>
                <w:szCs w:val="14"/>
              </w:rPr>
            </w:pPr>
          </w:p>
        </w:tc>
        <w:tc>
          <w:tcPr>
            <w:tcW w:w="2000" w:type="dxa"/>
            <w:tcBorders>
              <w:top w:val="single" w:sz="4" w:space="0" w:color="BFBFBF"/>
              <w:bottom w:val="single" w:sz="4" w:space="0" w:color="BFBFBF"/>
              <w:right w:val="single" w:sz="12" w:space="0" w:color="auto"/>
            </w:tcBorders>
            <w:vAlign w:val="center"/>
          </w:tcPr>
          <w:p w14:paraId="04324BBF" w14:textId="77777777" w:rsidR="008D4D2B" w:rsidRPr="00272D5F" w:rsidRDefault="008D4D2B" w:rsidP="00F53080">
            <w:pPr>
              <w:jc w:val="center"/>
              <w:rPr>
                <w:b/>
                <w:sz w:val="14"/>
                <w:szCs w:val="14"/>
              </w:rPr>
            </w:pPr>
            <w:r w:rsidRPr="00272D5F">
              <w:rPr>
                <w:b/>
                <w:sz w:val="14"/>
                <w:szCs w:val="14"/>
              </w:rPr>
              <w:t>SITE UTILIZATION PLANNING</w:t>
            </w:r>
          </w:p>
        </w:tc>
        <w:tc>
          <w:tcPr>
            <w:tcW w:w="276" w:type="dxa"/>
            <w:tcBorders>
              <w:top w:val="single" w:sz="4" w:space="0" w:color="A6A6A6" w:themeColor="background1" w:themeShade="A6"/>
              <w:left w:val="single" w:sz="12" w:space="0" w:color="auto"/>
              <w:bottom w:val="single" w:sz="4" w:space="0" w:color="A6A6A6" w:themeColor="background1" w:themeShade="A6"/>
              <w:right w:val="single" w:sz="4" w:space="0" w:color="A6A6A6" w:themeColor="background1" w:themeShade="A6"/>
            </w:tcBorders>
            <w:vAlign w:val="center"/>
          </w:tcPr>
          <w:p w14:paraId="6176B969" w14:textId="77777777" w:rsidR="008D4D2B" w:rsidRPr="00C134B2" w:rsidRDefault="008D4D2B" w:rsidP="00CF4806">
            <w:pPr>
              <w:jc w:val="center"/>
              <w:rPr>
                <w:b/>
                <w:sz w:val="20"/>
                <w:szCs w:val="14"/>
              </w:rPr>
            </w:pPr>
          </w:p>
        </w:tc>
        <w:tc>
          <w:tcPr>
            <w:tcW w:w="1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12" w:space="0" w:color="auto"/>
            </w:tcBorders>
            <w:vAlign w:val="center"/>
          </w:tcPr>
          <w:p w14:paraId="5F105397" w14:textId="77777777" w:rsidR="008D4D2B" w:rsidRPr="00272D5F" w:rsidRDefault="008D4D2B" w:rsidP="00F53080">
            <w:pPr>
              <w:jc w:val="center"/>
              <w:rPr>
                <w:b/>
                <w:sz w:val="14"/>
                <w:szCs w:val="14"/>
              </w:rPr>
            </w:pPr>
            <w:r w:rsidRPr="00272D5F">
              <w:rPr>
                <w:b/>
                <w:sz w:val="14"/>
                <w:szCs w:val="14"/>
              </w:rPr>
              <w:t>BUILDING MAINTENANCE SCHEDULING</w:t>
            </w:r>
          </w:p>
        </w:tc>
      </w:tr>
      <w:tr w:rsidR="008D4D2B" w:rsidRPr="00D9311F" w14:paraId="1C8371CB" w14:textId="77777777" w:rsidTr="008D4D2B">
        <w:trPr>
          <w:trHeight w:val="350"/>
        </w:trPr>
        <w:tc>
          <w:tcPr>
            <w:tcW w:w="270" w:type="dxa"/>
            <w:tcBorders>
              <w:top w:val="single" w:sz="4" w:space="0" w:color="BFBFBF"/>
              <w:left w:val="single" w:sz="12" w:space="0" w:color="auto"/>
              <w:bottom w:val="single" w:sz="4" w:space="0" w:color="BFBFBF"/>
            </w:tcBorders>
            <w:vAlign w:val="center"/>
          </w:tcPr>
          <w:p w14:paraId="15EE40D6" w14:textId="77777777" w:rsidR="008D4D2B" w:rsidRPr="00C134B2" w:rsidRDefault="008D4D2B" w:rsidP="00E51323">
            <w:pPr>
              <w:jc w:val="center"/>
              <w:rPr>
                <w:b/>
                <w:sz w:val="20"/>
                <w:szCs w:val="14"/>
              </w:rPr>
            </w:pPr>
          </w:p>
        </w:tc>
        <w:tc>
          <w:tcPr>
            <w:tcW w:w="2000" w:type="dxa"/>
            <w:tcBorders>
              <w:top w:val="single" w:sz="4" w:space="0" w:color="BFBFBF"/>
              <w:bottom w:val="single" w:sz="4" w:space="0" w:color="BFBFBF"/>
              <w:right w:val="single" w:sz="12" w:space="0" w:color="auto"/>
            </w:tcBorders>
            <w:vAlign w:val="center"/>
          </w:tcPr>
          <w:p w14:paraId="3704F53B" w14:textId="77777777" w:rsidR="008D4D2B" w:rsidRPr="00272D5F" w:rsidRDefault="008D4D2B" w:rsidP="00F53080">
            <w:pPr>
              <w:jc w:val="center"/>
              <w:rPr>
                <w:b/>
                <w:sz w:val="14"/>
                <w:szCs w:val="14"/>
              </w:rPr>
            </w:pPr>
            <w:r w:rsidRPr="00272D5F">
              <w:rPr>
                <w:b/>
                <w:sz w:val="14"/>
                <w:szCs w:val="14"/>
              </w:rPr>
              <w:t>SITE ANALYSIS</w:t>
            </w:r>
          </w:p>
        </w:tc>
        <w:tc>
          <w:tcPr>
            <w:tcW w:w="276" w:type="dxa"/>
            <w:tcBorders>
              <w:top w:val="single" w:sz="4" w:space="0" w:color="BFBFBF"/>
              <w:left w:val="single" w:sz="12" w:space="0" w:color="auto"/>
              <w:bottom w:val="single" w:sz="4" w:space="0" w:color="BFBFBF"/>
            </w:tcBorders>
            <w:vAlign w:val="center"/>
          </w:tcPr>
          <w:p w14:paraId="7FA18796" w14:textId="77777777" w:rsidR="008D4D2B" w:rsidRPr="00C134B2" w:rsidRDefault="008D4D2B" w:rsidP="00CF4806">
            <w:pPr>
              <w:jc w:val="center"/>
              <w:rPr>
                <w:b/>
                <w:sz w:val="20"/>
                <w:szCs w:val="14"/>
              </w:rPr>
            </w:pPr>
          </w:p>
        </w:tc>
        <w:tc>
          <w:tcPr>
            <w:tcW w:w="2000" w:type="dxa"/>
            <w:tcBorders>
              <w:top w:val="single" w:sz="4" w:space="0" w:color="BFBFBF"/>
              <w:bottom w:val="single" w:sz="4" w:space="0" w:color="BFBFBF"/>
              <w:right w:val="single" w:sz="12" w:space="0" w:color="auto"/>
            </w:tcBorders>
            <w:vAlign w:val="center"/>
          </w:tcPr>
          <w:p w14:paraId="1E5C3554" w14:textId="77777777" w:rsidR="008D4D2B" w:rsidRPr="00CF5D6A" w:rsidRDefault="008D4D2B" w:rsidP="00F53080">
            <w:pPr>
              <w:jc w:val="center"/>
              <w:rPr>
                <w:b/>
                <w:sz w:val="14"/>
                <w:szCs w:val="14"/>
              </w:rPr>
            </w:pPr>
            <w:r w:rsidRPr="00CF5D6A">
              <w:rPr>
                <w:b/>
                <w:sz w:val="14"/>
                <w:szCs w:val="14"/>
              </w:rPr>
              <w:t>DESIGN REVIEWS</w:t>
            </w:r>
          </w:p>
        </w:tc>
        <w:tc>
          <w:tcPr>
            <w:tcW w:w="276" w:type="dxa"/>
            <w:tcBorders>
              <w:top w:val="single" w:sz="4" w:space="0" w:color="BFBFBF"/>
              <w:left w:val="single" w:sz="12" w:space="0" w:color="auto"/>
              <w:bottom w:val="single" w:sz="4" w:space="0" w:color="BFBFBF"/>
            </w:tcBorders>
            <w:vAlign w:val="center"/>
          </w:tcPr>
          <w:p w14:paraId="69FE16E9" w14:textId="77777777" w:rsidR="008D4D2B" w:rsidRPr="00C134B2" w:rsidRDefault="008D4D2B" w:rsidP="00CF4806">
            <w:pPr>
              <w:jc w:val="center"/>
              <w:rPr>
                <w:b/>
                <w:sz w:val="20"/>
                <w:szCs w:val="14"/>
              </w:rPr>
            </w:pPr>
          </w:p>
        </w:tc>
        <w:tc>
          <w:tcPr>
            <w:tcW w:w="2000" w:type="dxa"/>
            <w:tcBorders>
              <w:top w:val="single" w:sz="4" w:space="0" w:color="BFBFBF"/>
              <w:bottom w:val="single" w:sz="4" w:space="0" w:color="BFBFBF"/>
              <w:right w:val="single" w:sz="12" w:space="0" w:color="auto"/>
            </w:tcBorders>
            <w:vAlign w:val="center"/>
          </w:tcPr>
          <w:p w14:paraId="18909636" w14:textId="77777777" w:rsidR="008D4D2B" w:rsidRPr="00272D5F" w:rsidRDefault="008D4D2B" w:rsidP="00F53080">
            <w:pPr>
              <w:jc w:val="center"/>
              <w:rPr>
                <w:b/>
                <w:sz w:val="14"/>
                <w:szCs w:val="14"/>
              </w:rPr>
            </w:pPr>
            <w:r w:rsidRPr="00272D5F">
              <w:rPr>
                <w:b/>
                <w:sz w:val="14"/>
                <w:szCs w:val="14"/>
              </w:rPr>
              <w:t>CONSTRUCTION SYSTEM DESIGN</w:t>
            </w:r>
          </w:p>
        </w:tc>
        <w:tc>
          <w:tcPr>
            <w:tcW w:w="276" w:type="dxa"/>
            <w:tcBorders>
              <w:top w:val="single" w:sz="4" w:space="0" w:color="A6A6A6" w:themeColor="background1" w:themeShade="A6"/>
              <w:left w:val="single" w:sz="12" w:space="0" w:color="auto"/>
              <w:bottom w:val="single" w:sz="4" w:space="0" w:color="A6A6A6" w:themeColor="background1" w:themeShade="A6"/>
              <w:right w:val="single" w:sz="4" w:space="0" w:color="A6A6A6" w:themeColor="background1" w:themeShade="A6"/>
            </w:tcBorders>
            <w:vAlign w:val="center"/>
          </w:tcPr>
          <w:p w14:paraId="4D9F0614" w14:textId="77777777" w:rsidR="008D4D2B" w:rsidRPr="00C134B2" w:rsidRDefault="008D4D2B" w:rsidP="00CF4806">
            <w:pPr>
              <w:jc w:val="center"/>
              <w:rPr>
                <w:b/>
                <w:sz w:val="20"/>
                <w:szCs w:val="14"/>
              </w:rPr>
            </w:pPr>
          </w:p>
        </w:tc>
        <w:tc>
          <w:tcPr>
            <w:tcW w:w="1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12" w:space="0" w:color="auto"/>
            </w:tcBorders>
            <w:vAlign w:val="center"/>
          </w:tcPr>
          <w:p w14:paraId="1063BB40" w14:textId="77777777" w:rsidR="008D4D2B" w:rsidRPr="00272D5F" w:rsidRDefault="008D4D2B" w:rsidP="00F53080">
            <w:pPr>
              <w:jc w:val="center"/>
              <w:rPr>
                <w:b/>
                <w:sz w:val="14"/>
                <w:szCs w:val="14"/>
              </w:rPr>
            </w:pPr>
            <w:r w:rsidRPr="00272D5F">
              <w:rPr>
                <w:b/>
                <w:sz w:val="14"/>
                <w:szCs w:val="14"/>
              </w:rPr>
              <w:t>BUILDING SYSTEM ANALYSIS</w:t>
            </w:r>
          </w:p>
        </w:tc>
      </w:tr>
      <w:tr w:rsidR="008D4D2B" w:rsidRPr="00D9311F" w14:paraId="70DCCD77" w14:textId="77777777" w:rsidTr="008D4D2B">
        <w:trPr>
          <w:trHeight w:val="350"/>
        </w:trPr>
        <w:tc>
          <w:tcPr>
            <w:tcW w:w="270" w:type="dxa"/>
            <w:tcBorders>
              <w:top w:val="single" w:sz="4" w:space="0" w:color="BFBFBF"/>
              <w:left w:val="single" w:sz="12" w:space="0" w:color="auto"/>
              <w:bottom w:val="single" w:sz="4" w:space="0" w:color="BFBFBF"/>
            </w:tcBorders>
            <w:vAlign w:val="center"/>
          </w:tcPr>
          <w:p w14:paraId="79B147F1" w14:textId="77777777" w:rsidR="008D4D2B" w:rsidRPr="00C134B2" w:rsidRDefault="008D4D2B" w:rsidP="00E51323">
            <w:pPr>
              <w:jc w:val="center"/>
              <w:rPr>
                <w:b/>
                <w:sz w:val="20"/>
                <w:szCs w:val="14"/>
              </w:rPr>
            </w:pPr>
          </w:p>
        </w:tc>
        <w:tc>
          <w:tcPr>
            <w:tcW w:w="2000" w:type="dxa"/>
            <w:tcBorders>
              <w:top w:val="single" w:sz="4" w:space="0" w:color="BFBFBF"/>
              <w:bottom w:val="single" w:sz="4" w:space="0" w:color="BFBFBF"/>
              <w:right w:val="single" w:sz="12" w:space="0" w:color="auto"/>
            </w:tcBorders>
            <w:vAlign w:val="center"/>
          </w:tcPr>
          <w:p w14:paraId="5440A9F4" w14:textId="77777777" w:rsidR="008D4D2B" w:rsidRPr="00272D5F" w:rsidRDefault="008D4D2B" w:rsidP="00F53080">
            <w:pPr>
              <w:jc w:val="center"/>
              <w:rPr>
                <w:b/>
                <w:sz w:val="14"/>
                <w:szCs w:val="14"/>
              </w:rPr>
            </w:pPr>
          </w:p>
        </w:tc>
        <w:tc>
          <w:tcPr>
            <w:tcW w:w="276" w:type="dxa"/>
            <w:tcBorders>
              <w:top w:val="single" w:sz="4" w:space="0" w:color="BFBFBF"/>
              <w:left w:val="single" w:sz="12" w:space="0" w:color="auto"/>
              <w:bottom w:val="single" w:sz="4" w:space="0" w:color="BFBFBF"/>
            </w:tcBorders>
            <w:vAlign w:val="center"/>
          </w:tcPr>
          <w:p w14:paraId="2CE2662D" w14:textId="77777777" w:rsidR="008D4D2B" w:rsidRPr="00C134B2" w:rsidRDefault="008D4D2B" w:rsidP="00CF4806">
            <w:pPr>
              <w:jc w:val="center"/>
              <w:rPr>
                <w:b/>
                <w:sz w:val="20"/>
                <w:szCs w:val="14"/>
              </w:rPr>
            </w:pPr>
          </w:p>
        </w:tc>
        <w:tc>
          <w:tcPr>
            <w:tcW w:w="2000" w:type="dxa"/>
            <w:tcBorders>
              <w:top w:val="single" w:sz="4" w:space="0" w:color="BFBFBF"/>
              <w:bottom w:val="single" w:sz="4" w:space="0" w:color="BFBFBF"/>
              <w:right w:val="single" w:sz="12" w:space="0" w:color="auto"/>
            </w:tcBorders>
            <w:vAlign w:val="center"/>
          </w:tcPr>
          <w:p w14:paraId="5276A331" w14:textId="77777777" w:rsidR="008D4D2B" w:rsidRPr="00CF5D6A" w:rsidRDefault="008D4D2B" w:rsidP="00F53080">
            <w:pPr>
              <w:jc w:val="center"/>
              <w:rPr>
                <w:b/>
                <w:sz w:val="14"/>
                <w:szCs w:val="14"/>
              </w:rPr>
            </w:pPr>
            <w:r w:rsidRPr="00CF5D6A">
              <w:rPr>
                <w:b/>
                <w:sz w:val="14"/>
                <w:szCs w:val="14"/>
              </w:rPr>
              <w:t>3D COORDINATION</w:t>
            </w:r>
          </w:p>
        </w:tc>
        <w:tc>
          <w:tcPr>
            <w:tcW w:w="276" w:type="dxa"/>
            <w:tcBorders>
              <w:top w:val="single" w:sz="4" w:space="0" w:color="BFBFBF"/>
              <w:left w:val="single" w:sz="12" w:space="0" w:color="auto"/>
              <w:bottom w:val="single" w:sz="4" w:space="0" w:color="BFBFBF"/>
            </w:tcBorders>
            <w:vAlign w:val="center"/>
          </w:tcPr>
          <w:p w14:paraId="52DB9EC3" w14:textId="77777777" w:rsidR="008D4D2B" w:rsidRPr="00C134B2" w:rsidRDefault="008D4D2B" w:rsidP="00CF4806">
            <w:pPr>
              <w:jc w:val="center"/>
              <w:rPr>
                <w:b/>
                <w:sz w:val="20"/>
                <w:szCs w:val="14"/>
              </w:rPr>
            </w:pPr>
          </w:p>
        </w:tc>
        <w:tc>
          <w:tcPr>
            <w:tcW w:w="2000" w:type="dxa"/>
            <w:tcBorders>
              <w:top w:val="single" w:sz="4" w:space="0" w:color="BFBFBF"/>
              <w:bottom w:val="single" w:sz="4" w:space="0" w:color="BFBFBF"/>
              <w:right w:val="single" w:sz="12" w:space="0" w:color="auto"/>
            </w:tcBorders>
            <w:vAlign w:val="center"/>
          </w:tcPr>
          <w:p w14:paraId="7DDF5574" w14:textId="77777777" w:rsidR="008D4D2B" w:rsidRPr="00CF5D6A" w:rsidRDefault="008D4D2B" w:rsidP="00F53080">
            <w:pPr>
              <w:jc w:val="center"/>
              <w:rPr>
                <w:b/>
                <w:sz w:val="14"/>
                <w:szCs w:val="14"/>
              </w:rPr>
            </w:pPr>
            <w:r w:rsidRPr="00CF5D6A">
              <w:rPr>
                <w:b/>
                <w:sz w:val="14"/>
                <w:szCs w:val="14"/>
              </w:rPr>
              <w:t>3D COORDINATION</w:t>
            </w:r>
          </w:p>
        </w:tc>
        <w:tc>
          <w:tcPr>
            <w:tcW w:w="276" w:type="dxa"/>
            <w:tcBorders>
              <w:top w:val="single" w:sz="4" w:space="0" w:color="A6A6A6" w:themeColor="background1" w:themeShade="A6"/>
              <w:left w:val="single" w:sz="12" w:space="0" w:color="auto"/>
              <w:bottom w:val="single" w:sz="4" w:space="0" w:color="A6A6A6" w:themeColor="background1" w:themeShade="A6"/>
              <w:right w:val="single" w:sz="4" w:space="0" w:color="A6A6A6" w:themeColor="background1" w:themeShade="A6"/>
            </w:tcBorders>
            <w:vAlign w:val="center"/>
          </w:tcPr>
          <w:p w14:paraId="4BA962F6" w14:textId="77777777" w:rsidR="008D4D2B" w:rsidRPr="00C134B2" w:rsidRDefault="008D4D2B" w:rsidP="00CF4806">
            <w:pPr>
              <w:jc w:val="center"/>
              <w:rPr>
                <w:b/>
                <w:sz w:val="20"/>
                <w:szCs w:val="14"/>
              </w:rPr>
            </w:pPr>
          </w:p>
        </w:tc>
        <w:tc>
          <w:tcPr>
            <w:tcW w:w="1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12" w:space="0" w:color="auto"/>
            </w:tcBorders>
            <w:vAlign w:val="center"/>
          </w:tcPr>
          <w:p w14:paraId="5D132F3C" w14:textId="77777777" w:rsidR="008D4D2B" w:rsidRPr="00272D5F" w:rsidRDefault="008D4D2B" w:rsidP="00F53080">
            <w:pPr>
              <w:jc w:val="center"/>
              <w:rPr>
                <w:b/>
                <w:sz w:val="14"/>
                <w:szCs w:val="14"/>
              </w:rPr>
            </w:pPr>
            <w:r w:rsidRPr="00272D5F">
              <w:rPr>
                <w:b/>
                <w:sz w:val="14"/>
                <w:szCs w:val="14"/>
              </w:rPr>
              <w:t>ASSET MANAGEMENT</w:t>
            </w:r>
          </w:p>
        </w:tc>
      </w:tr>
      <w:tr w:rsidR="008D4D2B" w:rsidRPr="00D9311F" w14:paraId="57D783B1" w14:textId="77777777" w:rsidTr="008D4D2B">
        <w:trPr>
          <w:trHeight w:val="350"/>
        </w:trPr>
        <w:tc>
          <w:tcPr>
            <w:tcW w:w="270" w:type="dxa"/>
            <w:tcBorders>
              <w:top w:val="single" w:sz="4" w:space="0" w:color="BFBFBF"/>
              <w:left w:val="single" w:sz="12" w:space="0" w:color="auto"/>
              <w:bottom w:val="single" w:sz="4" w:space="0" w:color="BFBFBF"/>
            </w:tcBorders>
            <w:vAlign w:val="center"/>
          </w:tcPr>
          <w:p w14:paraId="61C34C68" w14:textId="77777777" w:rsidR="008D4D2B" w:rsidRPr="00C134B2" w:rsidRDefault="008D4D2B" w:rsidP="00E51323">
            <w:pPr>
              <w:jc w:val="center"/>
              <w:rPr>
                <w:b/>
                <w:sz w:val="20"/>
                <w:szCs w:val="14"/>
              </w:rPr>
            </w:pPr>
          </w:p>
        </w:tc>
        <w:tc>
          <w:tcPr>
            <w:tcW w:w="2000" w:type="dxa"/>
            <w:tcBorders>
              <w:top w:val="single" w:sz="4" w:space="0" w:color="BFBFBF"/>
              <w:bottom w:val="single" w:sz="4" w:space="0" w:color="BFBFBF"/>
              <w:right w:val="single" w:sz="12" w:space="0" w:color="auto"/>
            </w:tcBorders>
            <w:vAlign w:val="center"/>
          </w:tcPr>
          <w:p w14:paraId="4FC4E775" w14:textId="77777777" w:rsidR="008D4D2B" w:rsidRPr="00272D5F" w:rsidRDefault="008D4D2B" w:rsidP="00F53080">
            <w:pPr>
              <w:jc w:val="center"/>
              <w:rPr>
                <w:b/>
                <w:sz w:val="14"/>
                <w:szCs w:val="14"/>
              </w:rPr>
            </w:pPr>
          </w:p>
        </w:tc>
        <w:tc>
          <w:tcPr>
            <w:tcW w:w="276" w:type="dxa"/>
            <w:tcBorders>
              <w:top w:val="single" w:sz="4" w:space="0" w:color="BFBFBF"/>
              <w:left w:val="single" w:sz="12" w:space="0" w:color="auto"/>
              <w:bottom w:val="single" w:sz="4" w:space="0" w:color="BFBFBF"/>
            </w:tcBorders>
            <w:vAlign w:val="center"/>
          </w:tcPr>
          <w:p w14:paraId="5778E9FA" w14:textId="77777777" w:rsidR="008D4D2B" w:rsidRPr="00C134B2" w:rsidRDefault="008D4D2B" w:rsidP="00CF4806">
            <w:pPr>
              <w:jc w:val="center"/>
              <w:rPr>
                <w:b/>
                <w:sz w:val="20"/>
                <w:szCs w:val="14"/>
              </w:rPr>
            </w:pPr>
          </w:p>
        </w:tc>
        <w:tc>
          <w:tcPr>
            <w:tcW w:w="2000" w:type="dxa"/>
            <w:tcBorders>
              <w:top w:val="single" w:sz="4" w:space="0" w:color="BFBFBF"/>
              <w:bottom w:val="single" w:sz="4" w:space="0" w:color="BFBFBF"/>
              <w:right w:val="single" w:sz="12" w:space="0" w:color="auto"/>
            </w:tcBorders>
            <w:vAlign w:val="center"/>
          </w:tcPr>
          <w:p w14:paraId="2C5F7A2D" w14:textId="77777777" w:rsidR="008D4D2B" w:rsidRPr="00272D5F" w:rsidRDefault="008D4D2B" w:rsidP="00F53080">
            <w:pPr>
              <w:jc w:val="center"/>
              <w:rPr>
                <w:b/>
                <w:sz w:val="14"/>
                <w:szCs w:val="14"/>
              </w:rPr>
            </w:pPr>
            <w:r w:rsidRPr="00272D5F">
              <w:rPr>
                <w:b/>
                <w:sz w:val="14"/>
                <w:szCs w:val="14"/>
              </w:rPr>
              <w:t>STRUCTURAL ANALYSIS</w:t>
            </w:r>
          </w:p>
        </w:tc>
        <w:tc>
          <w:tcPr>
            <w:tcW w:w="276" w:type="dxa"/>
            <w:tcBorders>
              <w:top w:val="single" w:sz="4" w:space="0" w:color="BFBFBF"/>
              <w:left w:val="single" w:sz="12" w:space="0" w:color="auto"/>
              <w:bottom w:val="single" w:sz="4" w:space="0" w:color="BFBFBF"/>
            </w:tcBorders>
            <w:vAlign w:val="center"/>
          </w:tcPr>
          <w:p w14:paraId="3FBF495B" w14:textId="77777777" w:rsidR="008D4D2B" w:rsidRPr="00C134B2" w:rsidRDefault="008D4D2B" w:rsidP="00CF4806">
            <w:pPr>
              <w:jc w:val="center"/>
              <w:rPr>
                <w:b/>
                <w:sz w:val="20"/>
                <w:szCs w:val="14"/>
              </w:rPr>
            </w:pPr>
          </w:p>
        </w:tc>
        <w:tc>
          <w:tcPr>
            <w:tcW w:w="2000" w:type="dxa"/>
            <w:tcBorders>
              <w:top w:val="single" w:sz="4" w:space="0" w:color="BFBFBF"/>
              <w:bottom w:val="single" w:sz="4" w:space="0" w:color="BFBFBF"/>
              <w:right w:val="single" w:sz="12" w:space="0" w:color="auto"/>
            </w:tcBorders>
            <w:vAlign w:val="center"/>
          </w:tcPr>
          <w:p w14:paraId="7BDE3A0C" w14:textId="77777777" w:rsidR="008D4D2B" w:rsidRPr="00272D5F" w:rsidRDefault="008D4D2B" w:rsidP="00F53080">
            <w:pPr>
              <w:jc w:val="center"/>
              <w:rPr>
                <w:b/>
                <w:sz w:val="14"/>
                <w:szCs w:val="14"/>
              </w:rPr>
            </w:pPr>
            <w:r w:rsidRPr="00272D5F">
              <w:rPr>
                <w:b/>
                <w:sz w:val="14"/>
                <w:szCs w:val="14"/>
              </w:rPr>
              <w:t>DIGITAL FABRICATION</w:t>
            </w:r>
          </w:p>
        </w:tc>
        <w:tc>
          <w:tcPr>
            <w:tcW w:w="276" w:type="dxa"/>
            <w:tcBorders>
              <w:top w:val="single" w:sz="4" w:space="0" w:color="A6A6A6" w:themeColor="background1" w:themeShade="A6"/>
              <w:left w:val="single" w:sz="12" w:space="0" w:color="auto"/>
              <w:bottom w:val="single" w:sz="4" w:space="0" w:color="A6A6A6" w:themeColor="background1" w:themeShade="A6"/>
              <w:right w:val="single" w:sz="4" w:space="0" w:color="A6A6A6" w:themeColor="background1" w:themeShade="A6"/>
            </w:tcBorders>
            <w:vAlign w:val="center"/>
          </w:tcPr>
          <w:p w14:paraId="201A9CEB" w14:textId="77777777" w:rsidR="008D4D2B" w:rsidRPr="00C134B2" w:rsidRDefault="008D4D2B" w:rsidP="00CF4806">
            <w:pPr>
              <w:jc w:val="center"/>
              <w:rPr>
                <w:b/>
                <w:sz w:val="20"/>
                <w:szCs w:val="14"/>
              </w:rPr>
            </w:pPr>
          </w:p>
        </w:tc>
        <w:tc>
          <w:tcPr>
            <w:tcW w:w="1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12" w:space="0" w:color="auto"/>
            </w:tcBorders>
            <w:vAlign w:val="center"/>
          </w:tcPr>
          <w:p w14:paraId="4407F859" w14:textId="77777777" w:rsidR="008D4D2B" w:rsidRPr="00272D5F" w:rsidRDefault="008D4D2B" w:rsidP="00F53080">
            <w:pPr>
              <w:jc w:val="center"/>
              <w:rPr>
                <w:b/>
                <w:sz w:val="14"/>
                <w:szCs w:val="14"/>
              </w:rPr>
            </w:pPr>
            <w:r w:rsidRPr="00272D5F">
              <w:rPr>
                <w:b/>
                <w:sz w:val="14"/>
                <w:szCs w:val="14"/>
              </w:rPr>
              <w:t>SPACE MANAGEMENT / TRACKING</w:t>
            </w:r>
          </w:p>
        </w:tc>
      </w:tr>
      <w:tr w:rsidR="008D4D2B" w:rsidRPr="00D9311F" w14:paraId="73E19059" w14:textId="77777777" w:rsidTr="008D4D2B">
        <w:trPr>
          <w:trHeight w:val="350"/>
        </w:trPr>
        <w:tc>
          <w:tcPr>
            <w:tcW w:w="270" w:type="dxa"/>
            <w:tcBorders>
              <w:top w:val="single" w:sz="4" w:space="0" w:color="BFBFBF"/>
              <w:left w:val="single" w:sz="12" w:space="0" w:color="auto"/>
              <w:bottom w:val="single" w:sz="4" w:space="0" w:color="BFBFBF"/>
            </w:tcBorders>
            <w:vAlign w:val="center"/>
          </w:tcPr>
          <w:p w14:paraId="01E3F80B" w14:textId="77777777" w:rsidR="008D4D2B" w:rsidRPr="00C134B2" w:rsidRDefault="008D4D2B" w:rsidP="00E51323">
            <w:pPr>
              <w:jc w:val="center"/>
              <w:rPr>
                <w:b/>
                <w:sz w:val="20"/>
                <w:szCs w:val="14"/>
              </w:rPr>
            </w:pPr>
          </w:p>
        </w:tc>
        <w:tc>
          <w:tcPr>
            <w:tcW w:w="2000" w:type="dxa"/>
            <w:tcBorders>
              <w:top w:val="single" w:sz="4" w:space="0" w:color="BFBFBF"/>
              <w:bottom w:val="single" w:sz="4" w:space="0" w:color="BFBFBF"/>
              <w:right w:val="single" w:sz="12" w:space="0" w:color="auto"/>
            </w:tcBorders>
            <w:vAlign w:val="center"/>
          </w:tcPr>
          <w:p w14:paraId="4FF049F8" w14:textId="77777777" w:rsidR="008D4D2B" w:rsidRPr="00272D5F" w:rsidRDefault="008D4D2B" w:rsidP="00F53080">
            <w:pPr>
              <w:jc w:val="center"/>
              <w:rPr>
                <w:b/>
                <w:sz w:val="14"/>
                <w:szCs w:val="14"/>
              </w:rPr>
            </w:pPr>
          </w:p>
        </w:tc>
        <w:tc>
          <w:tcPr>
            <w:tcW w:w="276" w:type="dxa"/>
            <w:tcBorders>
              <w:top w:val="single" w:sz="4" w:space="0" w:color="BFBFBF"/>
              <w:left w:val="single" w:sz="12" w:space="0" w:color="auto"/>
              <w:bottom w:val="single" w:sz="4" w:space="0" w:color="BFBFBF"/>
            </w:tcBorders>
            <w:vAlign w:val="center"/>
          </w:tcPr>
          <w:p w14:paraId="627022D4" w14:textId="77777777" w:rsidR="008D4D2B" w:rsidRPr="00C134B2" w:rsidRDefault="008D4D2B" w:rsidP="00CF4806">
            <w:pPr>
              <w:jc w:val="center"/>
              <w:rPr>
                <w:b/>
                <w:sz w:val="20"/>
                <w:szCs w:val="14"/>
              </w:rPr>
            </w:pPr>
          </w:p>
        </w:tc>
        <w:tc>
          <w:tcPr>
            <w:tcW w:w="2000" w:type="dxa"/>
            <w:tcBorders>
              <w:top w:val="single" w:sz="4" w:space="0" w:color="BFBFBF"/>
              <w:bottom w:val="single" w:sz="4" w:space="0" w:color="BFBFBF"/>
              <w:right w:val="single" w:sz="12" w:space="0" w:color="auto"/>
            </w:tcBorders>
            <w:vAlign w:val="center"/>
          </w:tcPr>
          <w:p w14:paraId="65DECEFC" w14:textId="77777777" w:rsidR="008D4D2B" w:rsidRPr="00272D5F" w:rsidRDefault="008D4D2B" w:rsidP="00F53080">
            <w:pPr>
              <w:jc w:val="center"/>
              <w:rPr>
                <w:b/>
                <w:sz w:val="14"/>
                <w:szCs w:val="14"/>
              </w:rPr>
            </w:pPr>
            <w:r w:rsidRPr="00272D5F">
              <w:rPr>
                <w:b/>
                <w:sz w:val="14"/>
                <w:szCs w:val="14"/>
              </w:rPr>
              <w:t>LIGHTING ANALYSIS</w:t>
            </w:r>
          </w:p>
        </w:tc>
        <w:tc>
          <w:tcPr>
            <w:tcW w:w="276" w:type="dxa"/>
            <w:tcBorders>
              <w:top w:val="single" w:sz="4" w:space="0" w:color="BFBFBF"/>
              <w:left w:val="single" w:sz="12" w:space="0" w:color="auto"/>
              <w:bottom w:val="single" w:sz="4" w:space="0" w:color="BFBFBF"/>
            </w:tcBorders>
            <w:vAlign w:val="center"/>
          </w:tcPr>
          <w:p w14:paraId="0D5D1FD1" w14:textId="77777777" w:rsidR="008D4D2B" w:rsidRPr="00C134B2" w:rsidRDefault="008D4D2B" w:rsidP="00CF4806">
            <w:pPr>
              <w:jc w:val="center"/>
              <w:rPr>
                <w:b/>
                <w:sz w:val="20"/>
                <w:szCs w:val="14"/>
              </w:rPr>
            </w:pPr>
          </w:p>
        </w:tc>
        <w:tc>
          <w:tcPr>
            <w:tcW w:w="2000" w:type="dxa"/>
            <w:tcBorders>
              <w:top w:val="single" w:sz="4" w:space="0" w:color="BFBFBF"/>
              <w:bottom w:val="single" w:sz="4" w:space="0" w:color="BFBFBF"/>
              <w:right w:val="single" w:sz="12" w:space="0" w:color="auto"/>
            </w:tcBorders>
            <w:vAlign w:val="center"/>
          </w:tcPr>
          <w:p w14:paraId="1765E8C1" w14:textId="77777777" w:rsidR="008D4D2B" w:rsidRPr="00272D5F" w:rsidRDefault="008D4D2B" w:rsidP="00F53080">
            <w:pPr>
              <w:jc w:val="center"/>
              <w:rPr>
                <w:b/>
                <w:sz w:val="14"/>
                <w:szCs w:val="14"/>
              </w:rPr>
            </w:pPr>
            <w:r w:rsidRPr="00272D5F">
              <w:rPr>
                <w:b/>
                <w:sz w:val="14"/>
                <w:szCs w:val="14"/>
              </w:rPr>
              <w:t>3D CONTROL AND PLANNING</w:t>
            </w:r>
          </w:p>
        </w:tc>
        <w:tc>
          <w:tcPr>
            <w:tcW w:w="276" w:type="dxa"/>
            <w:tcBorders>
              <w:top w:val="single" w:sz="4" w:space="0" w:color="A6A6A6" w:themeColor="background1" w:themeShade="A6"/>
              <w:left w:val="single" w:sz="12" w:space="0" w:color="auto"/>
              <w:bottom w:val="single" w:sz="4" w:space="0" w:color="A6A6A6" w:themeColor="background1" w:themeShade="A6"/>
              <w:right w:val="single" w:sz="4" w:space="0" w:color="A6A6A6" w:themeColor="background1" w:themeShade="A6"/>
            </w:tcBorders>
            <w:vAlign w:val="center"/>
          </w:tcPr>
          <w:p w14:paraId="6314B1DD" w14:textId="77777777" w:rsidR="008D4D2B" w:rsidRPr="00C134B2" w:rsidRDefault="008D4D2B" w:rsidP="00CF4806">
            <w:pPr>
              <w:jc w:val="center"/>
              <w:rPr>
                <w:b/>
                <w:sz w:val="20"/>
                <w:szCs w:val="14"/>
              </w:rPr>
            </w:pPr>
          </w:p>
        </w:tc>
        <w:tc>
          <w:tcPr>
            <w:tcW w:w="1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12" w:space="0" w:color="auto"/>
            </w:tcBorders>
            <w:vAlign w:val="center"/>
          </w:tcPr>
          <w:p w14:paraId="00CF4939" w14:textId="77777777" w:rsidR="008D4D2B" w:rsidRPr="00272D5F" w:rsidRDefault="008D4D2B" w:rsidP="00F53080">
            <w:pPr>
              <w:jc w:val="center"/>
              <w:rPr>
                <w:b/>
                <w:sz w:val="14"/>
                <w:szCs w:val="14"/>
              </w:rPr>
            </w:pPr>
            <w:r w:rsidRPr="00272D5F">
              <w:rPr>
                <w:b/>
                <w:sz w:val="14"/>
                <w:szCs w:val="14"/>
              </w:rPr>
              <w:t>DISASTER PLANNING</w:t>
            </w:r>
          </w:p>
        </w:tc>
      </w:tr>
      <w:tr w:rsidR="008D4D2B" w:rsidRPr="00D9311F" w14:paraId="53288EE7" w14:textId="77777777" w:rsidTr="008D4D2B">
        <w:trPr>
          <w:trHeight w:val="350"/>
        </w:trPr>
        <w:tc>
          <w:tcPr>
            <w:tcW w:w="270" w:type="dxa"/>
            <w:tcBorders>
              <w:top w:val="single" w:sz="4" w:space="0" w:color="BFBFBF"/>
              <w:left w:val="single" w:sz="12" w:space="0" w:color="auto"/>
              <w:bottom w:val="single" w:sz="4" w:space="0" w:color="BFBFBF"/>
            </w:tcBorders>
            <w:vAlign w:val="center"/>
          </w:tcPr>
          <w:p w14:paraId="2F6B94A1" w14:textId="77777777" w:rsidR="008D4D2B" w:rsidRPr="00C134B2" w:rsidRDefault="008D4D2B" w:rsidP="00E51323">
            <w:pPr>
              <w:jc w:val="center"/>
              <w:rPr>
                <w:b/>
                <w:sz w:val="20"/>
                <w:szCs w:val="14"/>
              </w:rPr>
            </w:pPr>
          </w:p>
        </w:tc>
        <w:tc>
          <w:tcPr>
            <w:tcW w:w="2000" w:type="dxa"/>
            <w:tcBorders>
              <w:top w:val="single" w:sz="4" w:space="0" w:color="BFBFBF"/>
              <w:bottom w:val="single" w:sz="4" w:space="0" w:color="BFBFBF"/>
              <w:right w:val="single" w:sz="12" w:space="0" w:color="auto"/>
            </w:tcBorders>
            <w:vAlign w:val="center"/>
          </w:tcPr>
          <w:p w14:paraId="5052A076" w14:textId="77777777" w:rsidR="008D4D2B" w:rsidRPr="00272D5F" w:rsidRDefault="008D4D2B" w:rsidP="00F53080">
            <w:pPr>
              <w:jc w:val="center"/>
              <w:rPr>
                <w:b/>
                <w:sz w:val="14"/>
                <w:szCs w:val="14"/>
              </w:rPr>
            </w:pPr>
          </w:p>
        </w:tc>
        <w:tc>
          <w:tcPr>
            <w:tcW w:w="276" w:type="dxa"/>
            <w:tcBorders>
              <w:top w:val="single" w:sz="4" w:space="0" w:color="BFBFBF"/>
              <w:left w:val="single" w:sz="12" w:space="0" w:color="auto"/>
              <w:bottom w:val="single" w:sz="4" w:space="0" w:color="BFBFBF"/>
            </w:tcBorders>
            <w:vAlign w:val="center"/>
          </w:tcPr>
          <w:p w14:paraId="04C79793" w14:textId="77777777" w:rsidR="008D4D2B" w:rsidRPr="00C134B2" w:rsidRDefault="008D4D2B" w:rsidP="00CF4806">
            <w:pPr>
              <w:jc w:val="center"/>
              <w:rPr>
                <w:b/>
                <w:sz w:val="20"/>
                <w:szCs w:val="14"/>
              </w:rPr>
            </w:pPr>
          </w:p>
        </w:tc>
        <w:tc>
          <w:tcPr>
            <w:tcW w:w="2000" w:type="dxa"/>
            <w:tcBorders>
              <w:top w:val="single" w:sz="4" w:space="0" w:color="BFBFBF"/>
              <w:bottom w:val="single" w:sz="4" w:space="0" w:color="BFBFBF"/>
              <w:right w:val="single" w:sz="12" w:space="0" w:color="auto"/>
            </w:tcBorders>
            <w:vAlign w:val="center"/>
          </w:tcPr>
          <w:p w14:paraId="2FB7940E" w14:textId="77777777" w:rsidR="008D4D2B" w:rsidRPr="00272D5F" w:rsidRDefault="008D4D2B" w:rsidP="00F53080">
            <w:pPr>
              <w:jc w:val="center"/>
              <w:rPr>
                <w:b/>
                <w:sz w:val="14"/>
                <w:szCs w:val="14"/>
              </w:rPr>
            </w:pPr>
            <w:r w:rsidRPr="00272D5F">
              <w:rPr>
                <w:b/>
                <w:sz w:val="14"/>
                <w:szCs w:val="14"/>
              </w:rPr>
              <w:t>ENERGY ANALYSIS</w:t>
            </w:r>
          </w:p>
        </w:tc>
        <w:tc>
          <w:tcPr>
            <w:tcW w:w="276" w:type="dxa"/>
            <w:tcBorders>
              <w:top w:val="single" w:sz="4" w:space="0" w:color="BFBFBF"/>
              <w:left w:val="single" w:sz="12" w:space="0" w:color="auto"/>
              <w:bottom w:val="single" w:sz="4" w:space="0" w:color="BFBFBF"/>
            </w:tcBorders>
            <w:vAlign w:val="center"/>
          </w:tcPr>
          <w:p w14:paraId="64AF525B" w14:textId="77777777" w:rsidR="008D4D2B" w:rsidRPr="00C134B2" w:rsidRDefault="008D4D2B" w:rsidP="00CF4806">
            <w:pPr>
              <w:jc w:val="center"/>
              <w:rPr>
                <w:b/>
                <w:sz w:val="20"/>
                <w:szCs w:val="14"/>
              </w:rPr>
            </w:pPr>
          </w:p>
        </w:tc>
        <w:tc>
          <w:tcPr>
            <w:tcW w:w="2000" w:type="dxa"/>
            <w:tcBorders>
              <w:top w:val="single" w:sz="4" w:space="0" w:color="BFBFBF"/>
              <w:bottom w:val="single" w:sz="4" w:space="0" w:color="BFBFBF"/>
              <w:right w:val="single" w:sz="12" w:space="0" w:color="auto"/>
            </w:tcBorders>
            <w:vAlign w:val="center"/>
          </w:tcPr>
          <w:p w14:paraId="3B9EFA79" w14:textId="77777777" w:rsidR="008D4D2B" w:rsidRPr="00CF5D6A" w:rsidRDefault="008D4D2B" w:rsidP="00F53080">
            <w:pPr>
              <w:jc w:val="center"/>
              <w:rPr>
                <w:b/>
                <w:sz w:val="14"/>
                <w:szCs w:val="14"/>
              </w:rPr>
            </w:pPr>
            <w:r w:rsidRPr="00CF5D6A">
              <w:rPr>
                <w:b/>
                <w:sz w:val="14"/>
                <w:szCs w:val="14"/>
              </w:rPr>
              <w:t>RECORD MODELING</w:t>
            </w:r>
          </w:p>
        </w:tc>
        <w:tc>
          <w:tcPr>
            <w:tcW w:w="276" w:type="dxa"/>
            <w:tcBorders>
              <w:top w:val="single" w:sz="4" w:space="0" w:color="A6A6A6" w:themeColor="background1" w:themeShade="A6"/>
              <w:left w:val="single" w:sz="12" w:space="0" w:color="auto"/>
              <w:bottom w:val="single" w:sz="4" w:space="0" w:color="A6A6A6" w:themeColor="background1" w:themeShade="A6"/>
              <w:right w:val="single" w:sz="4" w:space="0" w:color="A6A6A6" w:themeColor="background1" w:themeShade="A6"/>
            </w:tcBorders>
            <w:vAlign w:val="center"/>
          </w:tcPr>
          <w:p w14:paraId="0D7336B6" w14:textId="77777777" w:rsidR="008D4D2B" w:rsidRPr="00C134B2" w:rsidRDefault="008D4D2B" w:rsidP="00CF4806">
            <w:pPr>
              <w:jc w:val="center"/>
              <w:rPr>
                <w:b/>
                <w:sz w:val="20"/>
                <w:szCs w:val="14"/>
              </w:rPr>
            </w:pPr>
          </w:p>
        </w:tc>
        <w:tc>
          <w:tcPr>
            <w:tcW w:w="1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12" w:space="0" w:color="auto"/>
            </w:tcBorders>
            <w:vAlign w:val="center"/>
          </w:tcPr>
          <w:p w14:paraId="2B38CFD9" w14:textId="77777777" w:rsidR="008D4D2B" w:rsidRPr="00272D5F" w:rsidRDefault="008D4D2B" w:rsidP="00F53080">
            <w:pPr>
              <w:jc w:val="center"/>
              <w:rPr>
                <w:b/>
                <w:sz w:val="14"/>
                <w:szCs w:val="14"/>
              </w:rPr>
            </w:pPr>
            <w:r w:rsidRPr="00272D5F">
              <w:rPr>
                <w:b/>
                <w:sz w:val="14"/>
                <w:szCs w:val="14"/>
              </w:rPr>
              <w:t>RECORD MODELING</w:t>
            </w:r>
          </w:p>
        </w:tc>
      </w:tr>
      <w:tr w:rsidR="008D4D2B" w:rsidRPr="00D9311F" w14:paraId="72268036" w14:textId="77777777" w:rsidTr="008D4D2B">
        <w:trPr>
          <w:trHeight w:val="350"/>
        </w:trPr>
        <w:tc>
          <w:tcPr>
            <w:tcW w:w="270" w:type="dxa"/>
            <w:tcBorders>
              <w:top w:val="single" w:sz="4" w:space="0" w:color="BFBFBF"/>
              <w:left w:val="single" w:sz="12" w:space="0" w:color="auto"/>
              <w:bottom w:val="single" w:sz="4" w:space="0" w:color="BFBFBF"/>
            </w:tcBorders>
            <w:vAlign w:val="center"/>
          </w:tcPr>
          <w:p w14:paraId="55FF17F2" w14:textId="77777777" w:rsidR="008D4D2B" w:rsidRPr="00C134B2" w:rsidRDefault="008D4D2B" w:rsidP="00E51323">
            <w:pPr>
              <w:jc w:val="center"/>
              <w:rPr>
                <w:b/>
                <w:sz w:val="20"/>
                <w:szCs w:val="14"/>
              </w:rPr>
            </w:pPr>
          </w:p>
        </w:tc>
        <w:tc>
          <w:tcPr>
            <w:tcW w:w="2000" w:type="dxa"/>
            <w:tcBorders>
              <w:top w:val="single" w:sz="4" w:space="0" w:color="BFBFBF"/>
              <w:bottom w:val="single" w:sz="4" w:space="0" w:color="BFBFBF"/>
              <w:right w:val="single" w:sz="12" w:space="0" w:color="auto"/>
            </w:tcBorders>
            <w:vAlign w:val="center"/>
          </w:tcPr>
          <w:p w14:paraId="0CE2A1E4" w14:textId="77777777" w:rsidR="008D4D2B" w:rsidRPr="00272D5F" w:rsidRDefault="008D4D2B" w:rsidP="00F53080">
            <w:pPr>
              <w:jc w:val="center"/>
              <w:rPr>
                <w:b/>
                <w:sz w:val="14"/>
                <w:szCs w:val="14"/>
              </w:rPr>
            </w:pPr>
          </w:p>
        </w:tc>
        <w:tc>
          <w:tcPr>
            <w:tcW w:w="276" w:type="dxa"/>
            <w:tcBorders>
              <w:top w:val="single" w:sz="4" w:space="0" w:color="BFBFBF"/>
              <w:left w:val="single" w:sz="12" w:space="0" w:color="auto"/>
              <w:bottom w:val="single" w:sz="4" w:space="0" w:color="BFBFBF"/>
            </w:tcBorders>
            <w:vAlign w:val="center"/>
          </w:tcPr>
          <w:p w14:paraId="4B64D553" w14:textId="77777777" w:rsidR="008D4D2B" w:rsidRPr="00C134B2" w:rsidRDefault="008D4D2B" w:rsidP="00CF4806">
            <w:pPr>
              <w:jc w:val="center"/>
              <w:rPr>
                <w:b/>
                <w:sz w:val="20"/>
                <w:szCs w:val="14"/>
              </w:rPr>
            </w:pPr>
          </w:p>
        </w:tc>
        <w:tc>
          <w:tcPr>
            <w:tcW w:w="2000" w:type="dxa"/>
            <w:tcBorders>
              <w:top w:val="single" w:sz="4" w:space="0" w:color="BFBFBF"/>
              <w:bottom w:val="single" w:sz="4" w:space="0" w:color="BFBFBF"/>
              <w:right w:val="single" w:sz="12" w:space="0" w:color="auto"/>
            </w:tcBorders>
            <w:vAlign w:val="center"/>
          </w:tcPr>
          <w:p w14:paraId="30B7B640" w14:textId="77777777" w:rsidR="008D4D2B" w:rsidRPr="00272D5F" w:rsidRDefault="008D4D2B" w:rsidP="00F53080">
            <w:pPr>
              <w:jc w:val="center"/>
              <w:rPr>
                <w:b/>
                <w:sz w:val="14"/>
                <w:szCs w:val="14"/>
              </w:rPr>
            </w:pPr>
            <w:r w:rsidRPr="00272D5F">
              <w:rPr>
                <w:b/>
                <w:sz w:val="14"/>
                <w:szCs w:val="14"/>
              </w:rPr>
              <w:t>MECHANICAL ANALYSIS</w:t>
            </w:r>
          </w:p>
        </w:tc>
        <w:tc>
          <w:tcPr>
            <w:tcW w:w="276" w:type="dxa"/>
            <w:tcBorders>
              <w:top w:val="single" w:sz="4" w:space="0" w:color="BFBFBF"/>
              <w:left w:val="single" w:sz="12" w:space="0" w:color="auto"/>
              <w:bottom w:val="single" w:sz="4" w:space="0" w:color="BFBFBF"/>
            </w:tcBorders>
            <w:vAlign w:val="center"/>
          </w:tcPr>
          <w:p w14:paraId="42CA0244" w14:textId="77777777" w:rsidR="008D4D2B" w:rsidRPr="00C134B2" w:rsidRDefault="008D4D2B" w:rsidP="00CF4806">
            <w:pPr>
              <w:jc w:val="center"/>
              <w:rPr>
                <w:b/>
                <w:sz w:val="20"/>
                <w:szCs w:val="14"/>
              </w:rPr>
            </w:pPr>
          </w:p>
        </w:tc>
        <w:tc>
          <w:tcPr>
            <w:tcW w:w="2000" w:type="dxa"/>
            <w:tcBorders>
              <w:top w:val="single" w:sz="4" w:space="0" w:color="BFBFBF"/>
              <w:bottom w:val="single" w:sz="4" w:space="0" w:color="BFBFBF"/>
              <w:right w:val="single" w:sz="12" w:space="0" w:color="auto"/>
            </w:tcBorders>
            <w:vAlign w:val="center"/>
          </w:tcPr>
          <w:p w14:paraId="5CFBBCF0" w14:textId="77777777" w:rsidR="008D4D2B" w:rsidRPr="00272D5F" w:rsidRDefault="008D4D2B" w:rsidP="00F53080">
            <w:pPr>
              <w:jc w:val="center"/>
              <w:rPr>
                <w:b/>
                <w:sz w:val="14"/>
                <w:szCs w:val="14"/>
              </w:rPr>
            </w:pPr>
          </w:p>
        </w:tc>
        <w:tc>
          <w:tcPr>
            <w:tcW w:w="276" w:type="dxa"/>
            <w:tcBorders>
              <w:top w:val="single" w:sz="4" w:space="0" w:color="A6A6A6" w:themeColor="background1" w:themeShade="A6"/>
              <w:left w:val="single" w:sz="12" w:space="0" w:color="auto"/>
              <w:bottom w:val="single" w:sz="4" w:space="0" w:color="A6A6A6" w:themeColor="background1" w:themeShade="A6"/>
              <w:right w:val="single" w:sz="4" w:space="0" w:color="A6A6A6" w:themeColor="background1" w:themeShade="A6"/>
            </w:tcBorders>
            <w:vAlign w:val="center"/>
          </w:tcPr>
          <w:p w14:paraId="6DBBF511" w14:textId="77777777" w:rsidR="008D4D2B" w:rsidRPr="00C134B2" w:rsidRDefault="008D4D2B" w:rsidP="00CF4806">
            <w:pPr>
              <w:jc w:val="center"/>
              <w:rPr>
                <w:b/>
                <w:sz w:val="20"/>
                <w:szCs w:val="14"/>
              </w:rPr>
            </w:pPr>
          </w:p>
        </w:tc>
        <w:tc>
          <w:tcPr>
            <w:tcW w:w="1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12" w:space="0" w:color="auto"/>
            </w:tcBorders>
            <w:vAlign w:val="center"/>
          </w:tcPr>
          <w:p w14:paraId="3D8A7DE4" w14:textId="77777777" w:rsidR="008D4D2B" w:rsidRPr="00272D5F" w:rsidRDefault="008D4D2B" w:rsidP="00F53080">
            <w:pPr>
              <w:jc w:val="center"/>
              <w:rPr>
                <w:b/>
                <w:sz w:val="14"/>
                <w:szCs w:val="14"/>
              </w:rPr>
            </w:pPr>
          </w:p>
        </w:tc>
      </w:tr>
      <w:tr w:rsidR="008D4D2B" w:rsidRPr="00D9311F" w14:paraId="18283F00" w14:textId="77777777" w:rsidTr="008D4D2B">
        <w:trPr>
          <w:trHeight w:val="350"/>
        </w:trPr>
        <w:tc>
          <w:tcPr>
            <w:tcW w:w="270" w:type="dxa"/>
            <w:tcBorders>
              <w:top w:val="single" w:sz="4" w:space="0" w:color="BFBFBF"/>
              <w:left w:val="single" w:sz="12" w:space="0" w:color="auto"/>
              <w:bottom w:val="single" w:sz="4" w:space="0" w:color="BFBFBF"/>
            </w:tcBorders>
            <w:vAlign w:val="center"/>
          </w:tcPr>
          <w:p w14:paraId="4A11944C" w14:textId="77777777" w:rsidR="008D4D2B" w:rsidRPr="00C134B2" w:rsidRDefault="008D4D2B" w:rsidP="00E51323">
            <w:pPr>
              <w:jc w:val="center"/>
              <w:rPr>
                <w:b/>
                <w:sz w:val="20"/>
                <w:szCs w:val="14"/>
              </w:rPr>
            </w:pPr>
          </w:p>
        </w:tc>
        <w:tc>
          <w:tcPr>
            <w:tcW w:w="2000" w:type="dxa"/>
            <w:tcBorders>
              <w:top w:val="single" w:sz="4" w:space="0" w:color="BFBFBF"/>
              <w:bottom w:val="single" w:sz="4" w:space="0" w:color="BFBFBF"/>
              <w:right w:val="single" w:sz="12" w:space="0" w:color="auto"/>
            </w:tcBorders>
            <w:vAlign w:val="center"/>
          </w:tcPr>
          <w:p w14:paraId="6D696531" w14:textId="77777777" w:rsidR="008D4D2B" w:rsidRPr="00272D5F" w:rsidRDefault="008D4D2B" w:rsidP="00F53080">
            <w:pPr>
              <w:jc w:val="center"/>
              <w:rPr>
                <w:b/>
                <w:sz w:val="14"/>
                <w:szCs w:val="14"/>
              </w:rPr>
            </w:pPr>
          </w:p>
        </w:tc>
        <w:tc>
          <w:tcPr>
            <w:tcW w:w="276" w:type="dxa"/>
            <w:tcBorders>
              <w:top w:val="single" w:sz="4" w:space="0" w:color="BFBFBF"/>
              <w:left w:val="single" w:sz="12" w:space="0" w:color="auto"/>
              <w:bottom w:val="single" w:sz="4" w:space="0" w:color="BFBFBF"/>
            </w:tcBorders>
            <w:vAlign w:val="center"/>
          </w:tcPr>
          <w:p w14:paraId="1B7B59E6" w14:textId="77777777" w:rsidR="008D4D2B" w:rsidRPr="00C134B2" w:rsidRDefault="008D4D2B" w:rsidP="00CF4806">
            <w:pPr>
              <w:jc w:val="center"/>
              <w:rPr>
                <w:b/>
                <w:sz w:val="20"/>
                <w:szCs w:val="14"/>
              </w:rPr>
            </w:pPr>
          </w:p>
        </w:tc>
        <w:tc>
          <w:tcPr>
            <w:tcW w:w="2000" w:type="dxa"/>
            <w:tcBorders>
              <w:top w:val="single" w:sz="4" w:space="0" w:color="BFBFBF"/>
              <w:bottom w:val="single" w:sz="4" w:space="0" w:color="BFBFBF"/>
              <w:right w:val="single" w:sz="12" w:space="0" w:color="auto"/>
            </w:tcBorders>
            <w:vAlign w:val="center"/>
          </w:tcPr>
          <w:p w14:paraId="12D794F0" w14:textId="77777777" w:rsidR="008D4D2B" w:rsidRPr="00272D5F" w:rsidRDefault="008D4D2B" w:rsidP="00F53080">
            <w:pPr>
              <w:jc w:val="center"/>
              <w:rPr>
                <w:b/>
                <w:sz w:val="14"/>
                <w:szCs w:val="14"/>
              </w:rPr>
            </w:pPr>
            <w:r w:rsidRPr="00272D5F">
              <w:rPr>
                <w:b/>
                <w:sz w:val="14"/>
                <w:szCs w:val="14"/>
              </w:rPr>
              <w:t>OTHER ENG. ANALYSIS</w:t>
            </w:r>
          </w:p>
        </w:tc>
        <w:tc>
          <w:tcPr>
            <w:tcW w:w="276" w:type="dxa"/>
            <w:tcBorders>
              <w:top w:val="single" w:sz="4" w:space="0" w:color="BFBFBF"/>
              <w:left w:val="single" w:sz="12" w:space="0" w:color="auto"/>
              <w:bottom w:val="single" w:sz="4" w:space="0" w:color="BFBFBF"/>
            </w:tcBorders>
            <w:vAlign w:val="center"/>
          </w:tcPr>
          <w:p w14:paraId="087F34CE" w14:textId="77777777" w:rsidR="008D4D2B" w:rsidRPr="00C134B2" w:rsidRDefault="008D4D2B" w:rsidP="00CF4806">
            <w:pPr>
              <w:jc w:val="center"/>
              <w:rPr>
                <w:b/>
                <w:sz w:val="20"/>
                <w:szCs w:val="14"/>
              </w:rPr>
            </w:pPr>
          </w:p>
        </w:tc>
        <w:tc>
          <w:tcPr>
            <w:tcW w:w="2000" w:type="dxa"/>
            <w:tcBorders>
              <w:top w:val="single" w:sz="4" w:space="0" w:color="BFBFBF"/>
              <w:bottom w:val="single" w:sz="4" w:space="0" w:color="BFBFBF"/>
              <w:right w:val="single" w:sz="12" w:space="0" w:color="auto"/>
            </w:tcBorders>
            <w:vAlign w:val="center"/>
          </w:tcPr>
          <w:p w14:paraId="408C19E1" w14:textId="77777777" w:rsidR="008D4D2B" w:rsidRPr="00272D5F" w:rsidRDefault="008D4D2B" w:rsidP="00F53080">
            <w:pPr>
              <w:jc w:val="center"/>
              <w:rPr>
                <w:b/>
                <w:sz w:val="14"/>
                <w:szCs w:val="14"/>
              </w:rPr>
            </w:pPr>
          </w:p>
        </w:tc>
        <w:tc>
          <w:tcPr>
            <w:tcW w:w="276" w:type="dxa"/>
            <w:tcBorders>
              <w:top w:val="single" w:sz="4" w:space="0" w:color="A6A6A6" w:themeColor="background1" w:themeShade="A6"/>
              <w:left w:val="single" w:sz="12" w:space="0" w:color="auto"/>
              <w:bottom w:val="single" w:sz="4" w:space="0" w:color="A6A6A6" w:themeColor="background1" w:themeShade="A6"/>
              <w:right w:val="single" w:sz="4" w:space="0" w:color="A6A6A6" w:themeColor="background1" w:themeShade="A6"/>
            </w:tcBorders>
            <w:vAlign w:val="center"/>
          </w:tcPr>
          <w:p w14:paraId="5230347E" w14:textId="77777777" w:rsidR="008D4D2B" w:rsidRPr="00C134B2" w:rsidRDefault="008D4D2B" w:rsidP="00CF4806">
            <w:pPr>
              <w:jc w:val="center"/>
              <w:rPr>
                <w:b/>
                <w:sz w:val="20"/>
                <w:szCs w:val="14"/>
              </w:rPr>
            </w:pPr>
          </w:p>
        </w:tc>
        <w:tc>
          <w:tcPr>
            <w:tcW w:w="1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12" w:space="0" w:color="auto"/>
            </w:tcBorders>
            <w:vAlign w:val="center"/>
          </w:tcPr>
          <w:p w14:paraId="050C72CE" w14:textId="77777777" w:rsidR="008D4D2B" w:rsidRPr="00272D5F" w:rsidRDefault="008D4D2B" w:rsidP="00F53080">
            <w:pPr>
              <w:jc w:val="center"/>
              <w:rPr>
                <w:b/>
                <w:sz w:val="14"/>
                <w:szCs w:val="14"/>
              </w:rPr>
            </w:pPr>
          </w:p>
        </w:tc>
      </w:tr>
      <w:tr w:rsidR="008D4D2B" w:rsidRPr="00D9311F" w14:paraId="4928226B" w14:textId="77777777" w:rsidTr="008D4D2B">
        <w:trPr>
          <w:trHeight w:val="350"/>
        </w:trPr>
        <w:tc>
          <w:tcPr>
            <w:tcW w:w="270" w:type="dxa"/>
            <w:tcBorders>
              <w:top w:val="single" w:sz="4" w:space="0" w:color="BFBFBF"/>
              <w:left w:val="single" w:sz="12" w:space="0" w:color="auto"/>
              <w:bottom w:val="single" w:sz="4" w:space="0" w:color="BFBFBF"/>
            </w:tcBorders>
            <w:vAlign w:val="center"/>
          </w:tcPr>
          <w:p w14:paraId="1AAAB298" w14:textId="77777777" w:rsidR="008D4D2B" w:rsidRPr="00C134B2" w:rsidRDefault="008D4D2B" w:rsidP="00E51323">
            <w:pPr>
              <w:jc w:val="center"/>
              <w:rPr>
                <w:b/>
                <w:sz w:val="20"/>
                <w:szCs w:val="14"/>
              </w:rPr>
            </w:pPr>
          </w:p>
        </w:tc>
        <w:tc>
          <w:tcPr>
            <w:tcW w:w="2000" w:type="dxa"/>
            <w:tcBorders>
              <w:top w:val="single" w:sz="4" w:space="0" w:color="BFBFBF"/>
              <w:bottom w:val="single" w:sz="4" w:space="0" w:color="BFBFBF"/>
              <w:right w:val="single" w:sz="12" w:space="0" w:color="auto"/>
            </w:tcBorders>
            <w:vAlign w:val="center"/>
          </w:tcPr>
          <w:p w14:paraId="7F5BFFEF" w14:textId="77777777" w:rsidR="008D4D2B" w:rsidRPr="00272D5F" w:rsidRDefault="008D4D2B" w:rsidP="00F53080">
            <w:pPr>
              <w:jc w:val="center"/>
              <w:rPr>
                <w:b/>
                <w:sz w:val="14"/>
                <w:szCs w:val="14"/>
              </w:rPr>
            </w:pPr>
          </w:p>
        </w:tc>
        <w:tc>
          <w:tcPr>
            <w:tcW w:w="276" w:type="dxa"/>
            <w:tcBorders>
              <w:top w:val="single" w:sz="4" w:space="0" w:color="BFBFBF"/>
              <w:left w:val="single" w:sz="12" w:space="0" w:color="auto"/>
              <w:bottom w:val="single" w:sz="4" w:space="0" w:color="BFBFBF"/>
            </w:tcBorders>
            <w:vAlign w:val="center"/>
          </w:tcPr>
          <w:p w14:paraId="01C6ED9D" w14:textId="77777777" w:rsidR="008D4D2B" w:rsidRPr="00C134B2" w:rsidRDefault="008D4D2B" w:rsidP="00CF4806">
            <w:pPr>
              <w:jc w:val="center"/>
              <w:rPr>
                <w:b/>
                <w:sz w:val="20"/>
                <w:szCs w:val="14"/>
              </w:rPr>
            </w:pPr>
          </w:p>
        </w:tc>
        <w:tc>
          <w:tcPr>
            <w:tcW w:w="2000" w:type="dxa"/>
            <w:tcBorders>
              <w:top w:val="single" w:sz="4" w:space="0" w:color="BFBFBF"/>
              <w:bottom w:val="single" w:sz="4" w:space="0" w:color="BFBFBF"/>
              <w:right w:val="single" w:sz="12" w:space="0" w:color="auto"/>
            </w:tcBorders>
            <w:vAlign w:val="center"/>
          </w:tcPr>
          <w:p w14:paraId="73796CF0" w14:textId="49A380C8" w:rsidR="008D4D2B" w:rsidRPr="00272D5F" w:rsidRDefault="009102A3" w:rsidP="00F53080">
            <w:pPr>
              <w:jc w:val="center"/>
              <w:rPr>
                <w:b/>
                <w:sz w:val="14"/>
                <w:szCs w:val="14"/>
              </w:rPr>
            </w:pPr>
            <w:r>
              <w:rPr>
                <w:b/>
                <w:sz w:val="14"/>
                <w:szCs w:val="14"/>
              </w:rPr>
              <w:t>SUSTAINABLITY (</w:t>
            </w:r>
            <w:r w:rsidR="008D4D2B" w:rsidRPr="00272D5F">
              <w:rPr>
                <w:b/>
                <w:sz w:val="14"/>
                <w:szCs w:val="14"/>
              </w:rPr>
              <w:t>LEED</w:t>
            </w:r>
            <w:r>
              <w:rPr>
                <w:b/>
                <w:sz w:val="14"/>
                <w:szCs w:val="14"/>
              </w:rPr>
              <w:t>)</w:t>
            </w:r>
            <w:r w:rsidR="008D4D2B" w:rsidRPr="00272D5F">
              <w:rPr>
                <w:b/>
                <w:sz w:val="14"/>
                <w:szCs w:val="14"/>
              </w:rPr>
              <w:t xml:space="preserve"> EVALUATION</w:t>
            </w:r>
          </w:p>
        </w:tc>
        <w:tc>
          <w:tcPr>
            <w:tcW w:w="276" w:type="dxa"/>
            <w:tcBorders>
              <w:top w:val="single" w:sz="4" w:space="0" w:color="BFBFBF"/>
              <w:left w:val="single" w:sz="12" w:space="0" w:color="auto"/>
              <w:bottom w:val="single" w:sz="4" w:space="0" w:color="BFBFBF"/>
            </w:tcBorders>
            <w:vAlign w:val="center"/>
          </w:tcPr>
          <w:p w14:paraId="6A11FCAA" w14:textId="77777777" w:rsidR="008D4D2B" w:rsidRPr="00C134B2" w:rsidRDefault="008D4D2B" w:rsidP="00CF4806">
            <w:pPr>
              <w:jc w:val="center"/>
              <w:rPr>
                <w:b/>
                <w:sz w:val="20"/>
                <w:szCs w:val="14"/>
              </w:rPr>
            </w:pPr>
          </w:p>
        </w:tc>
        <w:tc>
          <w:tcPr>
            <w:tcW w:w="2000" w:type="dxa"/>
            <w:tcBorders>
              <w:top w:val="single" w:sz="4" w:space="0" w:color="BFBFBF"/>
              <w:bottom w:val="single" w:sz="4" w:space="0" w:color="BFBFBF"/>
              <w:right w:val="single" w:sz="12" w:space="0" w:color="auto"/>
            </w:tcBorders>
            <w:vAlign w:val="center"/>
          </w:tcPr>
          <w:p w14:paraId="59C9ACA5" w14:textId="77777777" w:rsidR="008D4D2B" w:rsidRPr="00272D5F" w:rsidRDefault="008D4D2B" w:rsidP="00F53080">
            <w:pPr>
              <w:jc w:val="center"/>
              <w:rPr>
                <w:b/>
                <w:sz w:val="14"/>
                <w:szCs w:val="14"/>
              </w:rPr>
            </w:pPr>
          </w:p>
        </w:tc>
        <w:tc>
          <w:tcPr>
            <w:tcW w:w="276" w:type="dxa"/>
            <w:tcBorders>
              <w:top w:val="single" w:sz="4" w:space="0" w:color="A6A6A6" w:themeColor="background1" w:themeShade="A6"/>
              <w:left w:val="single" w:sz="12" w:space="0" w:color="auto"/>
              <w:bottom w:val="single" w:sz="4" w:space="0" w:color="A6A6A6" w:themeColor="background1" w:themeShade="A6"/>
              <w:right w:val="single" w:sz="4" w:space="0" w:color="A6A6A6" w:themeColor="background1" w:themeShade="A6"/>
            </w:tcBorders>
            <w:vAlign w:val="center"/>
          </w:tcPr>
          <w:p w14:paraId="3C7B5785" w14:textId="77777777" w:rsidR="008D4D2B" w:rsidRPr="00C134B2" w:rsidRDefault="008D4D2B" w:rsidP="00CF4806">
            <w:pPr>
              <w:jc w:val="center"/>
              <w:rPr>
                <w:b/>
                <w:sz w:val="20"/>
                <w:szCs w:val="14"/>
              </w:rPr>
            </w:pPr>
          </w:p>
        </w:tc>
        <w:tc>
          <w:tcPr>
            <w:tcW w:w="1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12" w:space="0" w:color="auto"/>
            </w:tcBorders>
            <w:vAlign w:val="center"/>
          </w:tcPr>
          <w:p w14:paraId="499CF1E5" w14:textId="77777777" w:rsidR="008D4D2B" w:rsidRPr="00272D5F" w:rsidRDefault="008D4D2B" w:rsidP="00F53080">
            <w:pPr>
              <w:jc w:val="center"/>
              <w:rPr>
                <w:b/>
                <w:sz w:val="14"/>
                <w:szCs w:val="14"/>
              </w:rPr>
            </w:pPr>
          </w:p>
        </w:tc>
      </w:tr>
      <w:tr w:rsidR="008D4D2B" w:rsidRPr="00D9311F" w14:paraId="21A1E74E" w14:textId="77777777" w:rsidTr="008D4D2B">
        <w:trPr>
          <w:trHeight w:val="350"/>
        </w:trPr>
        <w:tc>
          <w:tcPr>
            <w:tcW w:w="270" w:type="dxa"/>
            <w:tcBorders>
              <w:top w:val="single" w:sz="4" w:space="0" w:color="BFBFBF"/>
              <w:left w:val="single" w:sz="12" w:space="0" w:color="auto"/>
              <w:bottom w:val="single" w:sz="4" w:space="0" w:color="BFBFBF"/>
            </w:tcBorders>
            <w:vAlign w:val="center"/>
          </w:tcPr>
          <w:p w14:paraId="05C3915E" w14:textId="77777777" w:rsidR="008D4D2B" w:rsidRPr="00C134B2" w:rsidRDefault="008D4D2B" w:rsidP="00E51323">
            <w:pPr>
              <w:jc w:val="center"/>
              <w:rPr>
                <w:b/>
                <w:sz w:val="20"/>
                <w:szCs w:val="14"/>
              </w:rPr>
            </w:pPr>
          </w:p>
        </w:tc>
        <w:tc>
          <w:tcPr>
            <w:tcW w:w="2000" w:type="dxa"/>
            <w:tcBorders>
              <w:top w:val="single" w:sz="4" w:space="0" w:color="BFBFBF"/>
              <w:bottom w:val="single" w:sz="4" w:space="0" w:color="BFBFBF"/>
              <w:right w:val="single" w:sz="12" w:space="0" w:color="auto"/>
            </w:tcBorders>
            <w:vAlign w:val="center"/>
          </w:tcPr>
          <w:p w14:paraId="07766CD6" w14:textId="77777777" w:rsidR="008D4D2B" w:rsidRPr="00272D5F" w:rsidRDefault="008D4D2B" w:rsidP="00F53080">
            <w:pPr>
              <w:jc w:val="center"/>
              <w:rPr>
                <w:b/>
                <w:sz w:val="14"/>
                <w:szCs w:val="14"/>
              </w:rPr>
            </w:pPr>
          </w:p>
        </w:tc>
        <w:tc>
          <w:tcPr>
            <w:tcW w:w="276" w:type="dxa"/>
            <w:tcBorders>
              <w:top w:val="single" w:sz="4" w:space="0" w:color="BFBFBF"/>
              <w:left w:val="single" w:sz="12" w:space="0" w:color="auto"/>
              <w:bottom w:val="single" w:sz="4" w:space="0" w:color="BFBFBF"/>
            </w:tcBorders>
            <w:vAlign w:val="center"/>
          </w:tcPr>
          <w:p w14:paraId="06F356EB" w14:textId="77777777" w:rsidR="008D4D2B" w:rsidRPr="00C134B2" w:rsidRDefault="008D4D2B" w:rsidP="00CF4806">
            <w:pPr>
              <w:jc w:val="center"/>
              <w:rPr>
                <w:b/>
                <w:sz w:val="20"/>
                <w:szCs w:val="14"/>
              </w:rPr>
            </w:pPr>
          </w:p>
        </w:tc>
        <w:tc>
          <w:tcPr>
            <w:tcW w:w="2000" w:type="dxa"/>
            <w:tcBorders>
              <w:top w:val="single" w:sz="4" w:space="0" w:color="BFBFBF"/>
              <w:bottom w:val="single" w:sz="4" w:space="0" w:color="BFBFBF"/>
              <w:right w:val="single" w:sz="12" w:space="0" w:color="auto"/>
            </w:tcBorders>
            <w:vAlign w:val="center"/>
          </w:tcPr>
          <w:p w14:paraId="14552468" w14:textId="77777777" w:rsidR="008D4D2B" w:rsidRPr="00272D5F" w:rsidRDefault="008D4D2B" w:rsidP="00F53080">
            <w:pPr>
              <w:jc w:val="center"/>
              <w:rPr>
                <w:b/>
                <w:sz w:val="14"/>
                <w:szCs w:val="14"/>
              </w:rPr>
            </w:pPr>
            <w:r w:rsidRPr="00272D5F">
              <w:rPr>
                <w:b/>
                <w:sz w:val="14"/>
                <w:szCs w:val="14"/>
              </w:rPr>
              <w:t>CODE VALIDATION</w:t>
            </w:r>
          </w:p>
        </w:tc>
        <w:tc>
          <w:tcPr>
            <w:tcW w:w="276" w:type="dxa"/>
            <w:tcBorders>
              <w:top w:val="single" w:sz="4" w:space="0" w:color="BFBFBF"/>
              <w:left w:val="single" w:sz="12" w:space="0" w:color="auto"/>
              <w:bottom w:val="single" w:sz="4" w:space="0" w:color="BFBFBF"/>
            </w:tcBorders>
            <w:vAlign w:val="center"/>
          </w:tcPr>
          <w:p w14:paraId="5F9E4A54" w14:textId="77777777" w:rsidR="008D4D2B" w:rsidRPr="00C134B2" w:rsidRDefault="008D4D2B" w:rsidP="00CF4806">
            <w:pPr>
              <w:jc w:val="center"/>
              <w:rPr>
                <w:b/>
                <w:sz w:val="20"/>
                <w:szCs w:val="14"/>
              </w:rPr>
            </w:pPr>
          </w:p>
        </w:tc>
        <w:tc>
          <w:tcPr>
            <w:tcW w:w="2000" w:type="dxa"/>
            <w:tcBorders>
              <w:top w:val="single" w:sz="4" w:space="0" w:color="BFBFBF"/>
              <w:bottom w:val="single" w:sz="4" w:space="0" w:color="BFBFBF"/>
              <w:right w:val="single" w:sz="12" w:space="0" w:color="auto"/>
            </w:tcBorders>
            <w:vAlign w:val="center"/>
          </w:tcPr>
          <w:p w14:paraId="28F122F7" w14:textId="77777777" w:rsidR="008D4D2B" w:rsidRPr="00272D5F" w:rsidRDefault="008D4D2B" w:rsidP="00F53080">
            <w:pPr>
              <w:jc w:val="center"/>
              <w:rPr>
                <w:b/>
                <w:sz w:val="14"/>
                <w:szCs w:val="14"/>
              </w:rPr>
            </w:pPr>
          </w:p>
        </w:tc>
        <w:tc>
          <w:tcPr>
            <w:tcW w:w="276" w:type="dxa"/>
            <w:tcBorders>
              <w:top w:val="single" w:sz="4" w:space="0" w:color="A6A6A6" w:themeColor="background1" w:themeShade="A6"/>
              <w:left w:val="single" w:sz="12" w:space="0" w:color="auto"/>
              <w:bottom w:val="single" w:sz="4" w:space="0" w:color="A6A6A6" w:themeColor="background1" w:themeShade="A6"/>
              <w:right w:val="single" w:sz="4" w:space="0" w:color="A6A6A6" w:themeColor="background1" w:themeShade="A6"/>
            </w:tcBorders>
            <w:vAlign w:val="center"/>
          </w:tcPr>
          <w:p w14:paraId="61356F78" w14:textId="77777777" w:rsidR="008D4D2B" w:rsidRPr="00C134B2" w:rsidRDefault="008D4D2B" w:rsidP="00CF4806">
            <w:pPr>
              <w:jc w:val="center"/>
              <w:rPr>
                <w:b/>
                <w:sz w:val="20"/>
                <w:szCs w:val="14"/>
              </w:rPr>
            </w:pPr>
          </w:p>
        </w:tc>
        <w:tc>
          <w:tcPr>
            <w:tcW w:w="1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12" w:space="0" w:color="auto"/>
            </w:tcBorders>
            <w:vAlign w:val="center"/>
          </w:tcPr>
          <w:p w14:paraId="24F8CCB6" w14:textId="77777777" w:rsidR="008D4D2B" w:rsidRPr="00272D5F" w:rsidRDefault="008D4D2B" w:rsidP="00F53080">
            <w:pPr>
              <w:jc w:val="center"/>
              <w:rPr>
                <w:b/>
                <w:sz w:val="14"/>
                <w:szCs w:val="14"/>
              </w:rPr>
            </w:pPr>
          </w:p>
        </w:tc>
      </w:tr>
      <w:tr w:rsidR="008D4D2B" w:rsidRPr="00D9311F" w14:paraId="2EE6DE59" w14:textId="77777777" w:rsidTr="008D4D2B">
        <w:trPr>
          <w:trHeight w:val="350"/>
        </w:trPr>
        <w:tc>
          <w:tcPr>
            <w:tcW w:w="270" w:type="dxa"/>
            <w:tcBorders>
              <w:top w:val="single" w:sz="4" w:space="0" w:color="BFBFBF"/>
              <w:left w:val="single" w:sz="12" w:space="0" w:color="auto"/>
              <w:bottom w:val="single" w:sz="4" w:space="0" w:color="BFBFBF"/>
            </w:tcBorders>
            <w:vAlign w:val="center"/>
          </w:tcPr>
          <w:p w14:paraId="5B336D88" w14:textId="77777777" w:rsidR="008D4D2B" w:rsidRPr="00C134B2" w:rsidRDefault="008D4D2B" w:rsidP="00E51323">
            <w:pPr>
              <w:jc w:val="center"/>
              <w:rPr>
                <w:b/>
                <w:sz w:val="20"/>
                <w:szCs w:val="14"/>
              </w:rPr>
            </w:pPr>
          </w:p>
        </w:tc>
        <w:tc>
          <w:tcPr>
            <w:tcW w:w="2000" w:type="dxa"/>
            <w:tcBorders>
              <w:top w:val="single" w:sz="4" w:space="0" w:color="BFBFBF"/>
              <w:bottom w:val="single" w:sz="4" w:space="0" w:color="BFBFBF"/>
              <w:right w:val="single" w:sz="12" w:space="0" w:color="auto"/>
            </w:tcBorders>
            <w:vAlign w:val="center"/>
          </w:tcPr>
          <w:p w14:paraId="7FD8D27C" w14:textId="77777777" w:rsidR="009102A3" w:rsidRDefault="009102A3" w:rsidP="00F53080">
            <w:pPr>
              <w:jc w:val="center"/>
              <w:rPr>
                <w:b/>
                <w:sz w:val="14"/>
                <w:szCs w:val="14"/>
              </w:rPr>
            </w:pPr>
            <w:r>
              <w:rPr>
                <w:b/>
                <w:sz w:val="14"/>
                <w:szCs w:val="14"/>
              </w:rPr>
              <w:t>PHASE PLANNING</w:t>
            </w:r>
          </w:p>
          <w:p w14:paraId="653A0EB4" w14:textId="3C0FD941" w:rsidR="008D4D2B" w:rsidRPr="00272D5F" w:rsidRDefault="009102A3" w:rsidP="00F53080">
            <w:pPr>
              <w:jc w:val="center"/>
              <w:rPr>
                <w:b/>
                <w:sz w:val="14"/>
                <w:szCs w:val="14"/>
              </w:rPr>
            </w:pPr>
            <w:r>
              <w:rPr>
                <w:b/>
                <w:sz w:val="14"/>
                <w:szCs w:val="14"/>
              </w:rPr>
              <w:t>(</w:t>
            </w:r>
            <w:r w:rsidR="008D4D2B" w:rsidRPr="00272D5F">
              <w:rPr>
                <w:b/>
                <w:sz w:val="14"/>
                <w:szCs w:val="14"/>
              </w:rPr>
              <w:t>4D MODELING</w:t>
            </w:r>
            <w:r>
              <w:rPr>
                <w:b/>
                <w:sz w:val="14"/>
                <w:szCs w:val="14"/>
              </w:rPr>
              <w:t>)</w:t>
            </w:r>
          </w:p>
        </w:tc>
        <w:tc>
          <w:tcPr>
            <w:tcW w:w="276" w:type="dxa"/>
            <w:tcBorders>
              <w:top w:val="single" w:sz="4" w:space="0" w:color="BFBFBF"/>
              <w:left w:val="single" w:sz="12" w:space="0" w:color="auto"/>
              <w:bottom w:val="single" w:sz="4" w:space="0" w:color="BFBFBF"/>
            </w:tcBorders>
            <w:vAlign w:val="center"/>
          </w:tcPr>
          <w:p w14:paraId="4C42955C" w14:textId="77777777" w:rsidR="008D4D2B" w:rsidRPr="00C134B2" w:rsidRDefault="008D4D2B" w:rsidP="00CF4806">
            <w:pPr>
              <w:jc w:val="center"/>
              <w:rPr>
                <w:b/>
                <w:sz w:val="20"/>
                <w:szCs w:val="14"/>
              </w:rPr>
            </w:pPr>
          </w:p>
        </w:tc>
        <w:tc>
          <w:tcPr>
            <w:tcW w:w="2000" w:type="dxa"/>
            <w:tcBorders>
              <w:top w:val="single" w:sz="4" w:space="0" w:color="BFBFBF"/>
              <w:bottom w:val="single" w:sz="4" w:space="0" w:color="BFBFBF"/>
              <w:right w:val="single" w:sz="12" w:space="0" w:color="auto"/>
            </w:tcBorders>
            <w:vAlign w:val="center"/>
          </w:tcPr>
          <w:p w14:paraId="3CEE0C0C" w14:textId="77777777" w:rsidR="009102A3" w:rsidRDefault="009102A3" w:rsidP="009102A3">
            <w:pPr>
              <w:jc w:val="center"/>
              <w:rPr>
                <w:b/>
                <w:sz w:val="14"/>
                <w:szCs w:val="14"/>
              </w:rPr>
            </w:pPr>
            <w:r>
              <w:rPr>
                <w:b/>
                <w:sz w:val="14"/>
                <w:szCs w:val="14"/>
              </w:rPr>
              <w:t>PHASE PLANNING</w:t>
            </w:r>
          </w:p>
          <w:p w14:paraId="21626EF1" w14:textId="1350F3F7" w:rsidR="008D4D2B" w:rsidRPr="00272D5F" w:rsidRDefault="009102A3" w:rsidP="009102A3">
            <w:pPr>
              <w:jc w:val="center"/>
              <w:rPr>
                <w:b/>
                <w:sz w:val="14"/>
                <w:szCs w:val="14"/>
              </w:rPr>
            </w:pPr>
            <w:r>
              <w:rPr>
                <w:b/>
                <w:sz w:val="14"/>
                <w:szCs w:val="14"/>
              </w:rPr>
              <w:t>(</w:t>
            </w:r>
            <w:r w:rsidRPr="00272D5F">
              <w:rPr>
                <w:b/>
                <w:sz w:val="14"/>
                <w:szCs w:val="14"/>
              </w:rPr>
              <w:t>4D MODELING</w:t>
            </w:r>
            <w:r>
              <w:rPr>
                <w:b/>
                <w:sz w:val="14"/>
                <w:szCs w:val="14"/>
              </w:rPr>
              <w:t>)</w:t>
            </w:r>
          </w:p>
        </w:tc>
        <w:tc>
          <w:tcPr>
            <w:tcW w:w="276" w:type="dxa"/>
            <w:tcBorders>
              <w:top w:val="single" w:sz="4" w:space="0" w:color="BFBFBF"/>
              <w:left w:val="single" w:sz="12" w:space="0" w:color="auto"/>
              <w:bottom w:val="single" w:sz="4" w:space="0" w:color="BFBFBF"/>
            </w:tcBorders>
            <w:vAlign w:val="center"/>
          </w:tcPr>
          <w:p w14:paraId="198643CD" w14:textId="77777777" w:rsidR="008D4D2B" w:rsidRPr="00C134B2" w:rsidRDefault="008D4D2B" w:rsidP="00CF4806">
            <w:pPr>
              <w:jc w:val="center"/>
              <w:rPr>
                <w:b/>
                <w:sz w:val="20"/>
                <w:szCs w:val="14"/>
              </w:rPr>
            </w:pPr>
          </w:p>
        </w:tc>
        <w:tc>
          <w:tcPr>
            <w:tcW w:w="2000" w:type="dxa"/>
            <w:tcBorders>
              <w:top w:val="single" w:sz="4" w:space="0" w:color="BFBFBF"/>
              <w:bottom w:val="single" w:sz="4" w:space="0" w:color="BFBFBF"/>
              <w:right w:val="single" w:sz="12" w:space="0" w:color="auto"/>
            </w:tcBorders>
            <w:vAlign w:val="center"/>
          </w:tcPr>
          <w:p w14:paraId="19D956B2" w14:textId="77777777" w:rsidR="009102A3" w:rsidRDefault="009102A3" w:rsidP="009102A3">
            <w:pPr>
              <w:jc w:val="center"/>
              <w:rPr>
                <w:b/>
                <w:sz w:val="14"/>
                <w:szCs w:val="14"/>
              </w:rPr>
            </w:pPr>
            <w:r>
              <w:rPr>
                <w:b/>
                <w:sz w:val="14"/>
                <w:szCs w:val="14"/>
              </w:rPr>
              <w:t>PHASE PLANNING</w:t>
            </w:r>
          </w:p>
          <w:p w14:paraId="45D71C38" w14:textId="41DF9812" w:rsidR="008D4D2B" w:rsidRPr="00272D5F" w:rsidRDefault="009102A3" w:rsidP="009102A3">
            <w:pPr>
              <w:jc w:val="center"/>
              <w:rPr>
                <w:b/>
                <w:sz w:val="14"/>
                <w:szCs w:val="14"/>
              </w:rPr>
            </w:pPr>
            <w:r>
              <w:rPr>
                <w:b/>
                <w:sz w:val="14"/>
                <w:szCs w:val="14"/>
              </w:rPr>
              <w:t>(</w:t>
            </w:r>
            <w:r w:rsidRPr="00272D5F">
              <w:rPr>
                <w:b/>
                <w:sz w:val="14"/>
                <w:szCs w:val="14"/>
              </w:rPr>
              <w:t>4D MODELING</w:t>
            </w:r>
            <w:r>
              <w:rPr>
                <w:b/>
                <w:sz w:val="14"/>
                <w:szCs w:val="14"/>
              </w:rPr>
              <w:t>)</w:t>
            </w:r>
          </w:p>
        </w:tc>
        <w:tc>
          <w:tcPr>
            <w:tcW w:w="276" w:type="dxa"/>
            <w:tcBorders>
              <w:top w:val="single" w:sz="4" w:space="0" w:color="A6A6A6" w:themeColor="background1" w:themeShade="A6"/>
              <w:left w:val="single" w:sz="12" w:space="0" w:color="auto"/>
              <w:bottom w:val="single" w:sz="4" w:space="0" w:color="A6A6A6" w:themeColor="background1" w:themeShade="A6"/>
              <w:right w:val="single" w:sz="4" w:space="0" w:color="A6A6A6" w:themeColor="background1" w:themeShade="A6"/>
            </w:tcBorders>
            <w:vAlign w:val="center"/>
          </w:tcPr>
          <w:p w14:paraId="152A79E3" w14:textId="77777777" w:rsidR="008D4D2B" w:rsidRPr="00C134B2" w:rsidRDefault="008D4D2B" w:rsidP="00CF4806">
            <w:pPr>
              <w:jc w:val="center"/>
              <w:rPr>
                <w:b/>
                <w:sz w:val="20"/>
                <w:szCs w:val="14"/>
              </w:rPr>
            </w:pPr>
          </w:p>
        </w:tc>
        <w:tc>
          <w:tcPr>
            <w:tcW w:w="1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12" w:space="0" w:color="auto"/>
            </w:tcBorders>
            <w:vAlign w:val="center"/>
          </w:tcPr>
          <w:p w14:paraId="72BCC9FE" w14:textId="77777777" w:rsidR="009102A3" w:rsidRDefault="009102A3" w:rsidP="009102A3">
            <w:pPr>
              <w:jc w:val="center"/>
              <w:rPr>
                <w:b/>
                <w:sz w:val="14"/>
                <w:szCs w:val="14"/>
              </w:rPr>
            </w:pPr>
            <w:r>
              <w:rPr>
                <w:b/>
                <w:sz w:val="14"/>
                <w:szCs w:val="14"/>
              </w:rPr>
              <w:t>PHASE PLANNING</w:t>
            </w:r>
          </w:p>
          <w:p w14:paraId="77D238E2" w14:textId="4F9E11E1" w:rsidR="008D4D2B" w:rsidRPr="00272D5F" w:rsidRDefault="009102A3" w:rsidP="009102A3">
            <w:pPr>
              <w:jc w:val="center"/>
              <w:rPr>
                <w:b/>
                <w:sz w:val="14"/>
                <w:szCs w:val="14"/>
              </w:rPr>
            </w:pPr>
            <w:r>
              <w:rPr>
                <w:b/>
                <w:sz w:val="14"/>
                <w:szCs w:val="14"/>
              </w:rPr>
              <w:t>(</w:t>
            </w:r>
            <w:r w:rsidRPr="00272D5F">
              <w:rPr>
                <w:b/>
                <w:sz w:val="14"/>
                <w:szCs w:val="14"/>
              </w:rPr>
              <w:t>4D MODELING</w:t>
            </w:r>
            <w:r>
              <w:rPr>
                <w:b/>
                <w:sz w:val="14"/>
                <w:szCs w:val="14"/>
              </w:rPr>
              <w:t>)</w:t>
            </w:r>
          </w:p>
        </w:tc>
      </w:tr>
      <w:tr w:rsidR="008D4D2B" w:rsidRPr="00D9311F" w14:paraId="2CA6A1D1" w14:textId="77777777" w:rsidTr="008D4D2B">
        <w:trPr>
          <w:trHeight w:val="350"/>
        </w:trPr>
        <w:tc>
          <w:tcPr>
            <w:tcW w:w="270" w:type="dxa"/>
            <w:tcBorders>
              <w:top w:val="single" w:sz="4" w:space="0" w:color="BFBFBF"/>
              <w:left w:val="single" w:sz="12" w:space="0" w:color="auto"/>
              <w:bottom w:val="single" w:sz="4" w:space="0" w:color="BFBFBF"/>
            </w:tcBorders>
            <w:vAlign w:val="center"/>
          </w:tcPr>
          <w:p w14:paraId="69ECCB28" w14:textId="77777777" w:rsidR="008D4D2B" w:rsidRPr="00C134B2" w:rsidRDefault="008D4D2B" w:rsidP="00E51323">
            <w:pPr>
              <w:jc w:val="center"/>
              <w:rPr>
                <w:b/>
                <w:sz w:val="20"/>
                <w:szCs w:val="14"/>
              </w:rPr>
            </w:pPr>
          </w:p>
        </w:tc>
        <w:tc>
          <w:tcPr>
            <w:tcW w:w="2000" w:type="dxa"/>
            <w:tcBorders>
              <w:top w:val="single" w:sz="4" w:space="0" w:color="BFBFBF"/>
              <w:bottom w:val="single" w:sz="4" w:space="0" w:color="BFBFBF"/>
              <w:right w:val="single" w:sz="12" w:space="0" w:color="auto"/>
            </w:tcBorders>
            <w:vAlign w:val="center"/>
          </w:tcPr>
          <w:p w14:paraId="7F52FBBC" w14:textId="77777777" w:rsidR="008D4D2B" w:rsidRPr="00272D5F" w:rsidRDefault="008D4D2B" w:rsidP="00F53080">
            <w:pPr>
              <w:jc w:val="center"/>
              <w:rPr>
                <w:b/>
                <w:sz w:val="14"/>
                <w:szCs w:val="14"/>
              </w:rPr>
            </w:pPr>
            <w:r w:rsidRPr="00272D5F">
              <w:rPr>
                <w:b/>
                <w:sz w:val="14"/>
                <w:szCs w:val="14"/>
              </w:rPr>
              <w:t>COST ESTIMATION</w:t>
            </w:r>
          </w:p>
        </w:tc>
        <w:tc>
          <w:tcPr>
            <w:tcW w:w="276" w:type="dxa"/>
            <w:tcBorders>
              <w:top w:val="single" w:sz="4" w:space="0" w:color="BFBFBF"/>
              <w:left w:val="single" w:sz="12" w:space="0" w:color="auto"/>
              <w:bottom w:val="single" w:sz="4" w:space="0" w:color="BFBFBF"/>
            </w:tcBorders>
            <w:vAlign w:val="center"/>
          </w:tcPr>
          <w:p w14:paraId="2F4C637F" w14:textId="77777777" w:rsidR="008D4D2B" w:rsidRPr="00C134B2" w:rsidRDefault="008D4D2B" w:rsidP="00CF4806">
            <w:pPr>
              <w:jc w:val="center"/>
              <w:rPr>
                <w:b/>
                <w:sz w:val="20"/>
                <w:szCs w:val="14"/>
              </w:rPr>
            </w:pPr>
          </w:p>
        </w:tc>
        <w:tc>
          <w:tcPr>
            <w:tcW w:w="2000" w:type="dxa"/>
            <w:tcBorders>
              <w:top w:val="single" w:sz="4" w:space="0" w:color="BFBFBF"/>
              <w:bottom w:val="single" w:sz="4" w:space="0" w:color="BFBFBF"/>
              <w:right w:val="single" w:sz="12" w:space="0" w:color="auto"/>
            </w:tcBorders>
            <w:vAlign w:val="center"/>
          </w:tcPr>
          <w:p w14:paraId="5846E020" w14:textId="77777777" w:rsidR="008D4D2B" w:rsidRPr="00272D5F" w:rsidRDefault="008D4D2B" w:rsidP="00F53080">
            <w:pPr>
              <w:jc w:val="center"/>
              <w:rPr>
                <w:b/>
                <w:sz w:val="14"/>
                <w:szCs w:val="14"/>
              </w:rPr>
            </w:pPr>
            <w:r w:rsidRPr="00272D5F">
              <w:rPr>
                <w:b/>
                <w:sz w:val="14"/>
                <w:szCs w:val="14"/>
              </w:rPr>
              <w:t>COST ESTIMATION</w:t>
            </w:r>
          </w:p>
        </w:tc>
        <w:tc>
          <w:tcPr>
            <w:tcW w:w="276" w:type="dxa"/>
            <w:tcBorders>
              <w:top w:val="single" w:sz="4" w:space="0" w:color="BFBFBF"/>
              <w:left w:val="single" w:sz="12" w:space="0" w:color="auto"/>
              <w:bottom w:val="single" w:sz="4" w:space="0" w:color="BFBFBF"/>
            </w:tcBorders>
            <w:vAlign w:val="center"/>
          </w:tcPr>
          <w:p w14:paraId="11FF3161" w14:textId="77777777" w:rsidR="008D4D2B" w:rsidRPr="00C134B2" w:rsidRDefault="008D4D2B" w:rsidP="00CF4806">
            <w:pPr>
              <w:jc w:val="center"/>
              <w:rPr>
                <w:b/>
                <w:sz w:val="20"/>
                <w:szCs w:val="14"/>
              </w:rPr>
            </w:pPr>
          </w:p>
        </w:tc>
        <w:tc>
          <w:tcPr>
            <w:tcW w:w="2000" w:type="dxa"/>
            <w:tcBorders>
              <w:top w:val="single" w:sz="4" w:space="0" w:color="BFBFBF"/>
              <w:bottom w:val="single" w:sz="4" w:space="0" w:color="BFBFBF"/>
              <w:right w:val="single" w:sz="12" w:space="0" w:color="auto"/>
            </w:tcBorders>
            <w:vAlign w:val="center"/>
          </w:tcPr>
          <w:p w14:paraId="68627CEA" w14:textId="77777777" w:rsidR="008D4D2B" w:rsidRPr="00272D5F" w:rsidRDefault="008D4D2B" w:rsidP="00F53080">
            <w:pPr>
              <w:jc w:val="center"/>
              <w:rPr>
                <w:b/>
                <w:sz w:val="14"/>
                <w:szCs w:val="14"/>
              </w:rPr>
            </w:pPr>
            <w:r w:rsidRPr="00272D5F">
              <w:rPr>
                <w:b/>
                <w:sz w:val="14"/>
                <w:szCs w:val="14"/>
              </w:rPr>
              <w:t>COST ESTIMATION</w:t>
            </w:r>
          </w:p>
        </w:tc>
        <w:tc>
          <w:tcPr>
            <w:tcW w:w="276" w:type="dxa"/>
            <w:tcBorders>
              <w:top w:val="single" w:sz="4" w:space="0" w:color="A6A6A6" w:themeColor="background1" w:themeShade="A6"/>
              <w:left w:val="single" w:sz="12" w:space="0" w:color="auto"/>
              <w:bottom w:val="single" w:sz="4" w:space="0" w:color="A6A6A6" w:themeColor="background1" w:themeShade="A6"/>
              <w:right w:val="single" w:sz="4" w:space="0" w:color="A6A6A6" w:themeColor="background1" w:themeShade="A6"/>
            </w:tcBorders>
            <w:vAlign w:val="center"/>
          </w:tcPr>
          <w:p w14:paraId="19E95BD7" w14:textId="77777777" w:rsidR="008D4D2B" w:rsidRPr="00C134B2" w:rsidRDefault="008D4D2B" w:rsidP="00CF4806">
            <w:pPr>
              <w:jc w:val="center"/>
              <w:rPr>
                <w:b/>
                <w:sz w:val="20"/>
                <w:szCs w:val="14"/>
              </w:rPr>
            </w:pPr>
          </w:p>
        </w:tc>
        <w:tc>
          <w:tcPr>
            <w:tcW w:w="1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12" w:space="0" w:color="auto"/>
            </w:tcBorders>
            <w:vAlign w:val="center"/>
          </w:tcPr>
          <w:p w14:paraId="56DD1CFA" w14:textId="77777777" w:rsidR="008D4D2B" w:rsidRPr="00272D5F" w:rsidRDefault="008D4D2B" w:rsidP="00F53080">
            <w:pPr>
              <w:jc w:val="center"/>
              <w:rPr>
                <w:b/>
                <w:sz w:val="14"/>
                <w:szCs w:val="14"/>
              </w:rPr>
            </w:pPr>
            <w:r w:rsidRPr="00272D5F">
              <w:rPr>
                <w:b/>
                <w:sz w:val="14"/>
                <w:szCs w:val="14"/>
              </w:rPr>
              <w:t>COST ESTIMATION</w:t>
            </w:r>
          </w:p>
        </w:tc>
      </w:tr>
      <w:tr w:rsidR="008D4D2B" w:rsidRPr="00D9311F" w14:paraId="5556EC32" w14:textId="77777777" w:rsidTr="00C429ED">
        <w:trPr>
          <w:trHeight w:val="350"/>
        </w:trPr>
        <w:tc>
          <w:tcPr>
            <w:tcW w:w="270" w:type="dxa"/>
            <w:tcBorders>
              <w:top w:val="single" w:sz="4" w:space="0" w:color="BFBFBF"/>
              <w:left w:val="single" w:sz="12" w:space="0" w:color="auto"/>
              <w:bottom w:val="single" w:sz="12" w:space="0" w:color="auto"/>
            </w:tcBorders>
            <w:vAlign w:val="center"/>
          </w:tcPr>
          <w:p w14:paraId="0F9A9E47" w14:textId="77777777" w:rsidR="008D4D2B" w:rsidRPr="00C134B2" w:rsidRDefault="008D4D2B" w:rsidP="00E51323">
            <w:pPr>
              <w:jc w:val="center"/>
              <w:rPr>
                <w:b/>
                <w:sz w:val="20"/>
                <w:szCs w:val="14"/>
              </w:rPr>
            </w:pPr>
          </w:p>
        </w:tc>
        <w:tc>
          <w:tcPr>
            <w:tcW w:w="2000" w:type="dxa"/>
            <w:tcBorders>
              <w:top w:val="single" w:sz="4" w:space="0" w:color="BFBFBF"/>
              <w:bottom w:val="single" w:sz="12" w:space="0" w:color="auto"/>
              <w:right w:val="single" w:sz="12" w:space="0" w:color="auto"/>
            </w:tcBorders>
            <w:vAlign w:val="center"/>
          </w:tcPr>
          <w:p w14:paraId="2D904E2A" w14:textId="77777777" w:rsidR="008D4D2B" w:rsidRPr="00272D5F" w:rsidRDefault="008D4D2B" w:rsidP="00F53080">
            <w:pPr>
              <w:jc w:val="center"/>
              <w:rPr>
                <w:b/>
                <w:sz w:val="14"/>
                <w:szCs w:val="14"/>
              </w:rPr>
            </w:pPr>
            <w:r w:rsidRPr="00272D5F">
              <w:rPr>
                <w:b/>
                <w:sz w:val="14"/>
                <w:szCs w:val="14"/>
              </w:rPr>
              <w:t>EXISTING CONDITIONS MODELING</w:t>
            </w:r>
          </w:p>
        </w:tc>
        <w:tc>
          <w:tcPr>
            <w:tcW w:w="276" w:type="dxa"/>
            <w:tcBorders>
              <w:top w:val="single" w:sz="4" w:space="0" w:color="BFBFBF"/>
              <w:left w:val="single" w:sz="12" w:space="0" w:color="auto"/>
              <w:bottom w:val="single" w:sz="12" w:space="0" w:color="auto"/>
            </w:tcBorders>
            <w:vAlign w:val="center"/>
          </w:tcPr>
          <w:p w14:paraId="3495DA13" w14:textId="77777777" w:rsidR="008D4D2B" w:rsidRPr="00C134B2" w:rsidRDefault="008D4D2B" w:rsidP="00CF4806">
            <w:pPr>
              <w:jc w:val="center"/>
              <w:rPr>
                <w:b/>
                <w:sz w:val="20"/>
                <w:szCs w:val="14"/>
              </w:rPr>
            </w:pPr>
          </w:p>
        </w:tc>
        <w:tc>
          <w:tcPr>
            <w:tcW w:w="2000" w:type="dxa"/>
            <w:tcBorders>
              <w:top w:val="single" w:sz="4" w:space="0" w:color="BFBFBF"/>
              <w:bottom w:val="single" w:sz="12" w:space="0" w:color="auto"/>
              <w:right w:val="single" w:sz="12" w:space="0" w:color="auto"/>
            </w:tcBorders>
            <w:vAlign w:val="center"/>
          </w:tcPr>
          <w:p w14:paraId="32111DE4" w14:textId="77777777" w:rsidR="008D4D2B" w:rsidRPr="00272D5F" w:rsidRDefault="008D4D2B" w:rsidP="00F53080">
            <w:pPr>
              <w:jc w:val="center"/>
              <w:rPr>
                <w:b/>
                <w:sz w:val="14"/>
                <w:szCs w:val="14"/>
              </w:rPr>
            </w:pPr>
            <w:r w:rsidRPr="00272D5F">
              <w:rPr>
                <w:b/>
                <w:sz w:val="14"/>
                <w:szCs w:val="14"/>
              </w:rPr>
              <w:t>EXISTING CONDITIONS MODELING</w:t>
            </w:r>
          </w:p>
        </w:tc>
        <w:tc>
          <w:tcPr>
            <w:tcW w:w="276" w:type="dxa"/>
            <w:tcBorders>
              <w:top w:val="single" w:sz="4" w:space="0" w:color="BFBFBF"/>
              <w:left w:val="single" w:sz="12" w:space="0" w:color="auto"/>
              <w:bottom w:val="single" w:sz="12" w:space="0" w:color="auto"/>
            </w:tcBorders>
            <w:vAlign w:val="center"/>
          </w:tcPr>
          <w:p w14:paraId="52092B0E" w14:textId="77777777" w:rsidR="008D4D2B" w:rsidRPr="00C134B2" w:rsidRDefault="008D4D2B" w:rsidP="00CF4806">
            <w:pPr>
              <w:jc w:val="center"/>
              <w:rPr>
                <w:b/>
                <w:sz w:val="20"/>
                <w:szCs w:val="14"/>
              </w:rPr>
            </w:pPr>
          </w:p>
        </w:tc>
        <w:tc>
          <w:tcPr>
            <w:tcW w:w="2000" w:type="dxa"/>
            <w:tcBorders>
              <w:top w:val="single" w:sz="4" w:space="0" w:color="BFBFBF"/>
              <w:bottom w:val="single" w:sz="12" w:space="0" w:color="auto"/>
              <w:right w:val="single" w:sz="12" w:space="0" w:color="auto"/>
            </w:tcBorders>
            <w:vAlign w:val="center"/>
          </w:tcPr>
          <w:p w14:paraId="255EFE6B" w14:textId="77777777" w:rsidR="008D4D2B" w:rsidRPr="00272D5F" w:rsidRDefault="008D4D2B" w:rsidP="00F53080">
            <w:pPr>
              <w:jc w:val="center"/>
              <w:rPr>
                <w:b/>
                <w:sz w:val="14"/>
                <w:szCs w:val="14"/>
              </w:rPr>
            </w:pPr>
            <w:r w:rsidRPr="00272D5F">
              <w:rPr>
                <w:b/>
                <w:sz w:val="14"/>
                <w:szCs w:val="14"/>
              </w:rPr>
              <w:t>EXISTING CONDITIONS MODELING</w:t>
            </w:r>
          </w:p>
        </w:tc>
        <w:tc>
          <w:tcPr>
            <w:tcW w:w="276" w:type="dxa"/>
            <w:tcBorders>
              <w:top w:val="single" w:sz="4" w:space="0" w:color="A6A6A6" w:themeColor="background1" w:themeShade="A6"/>
              <w:left w:val="single" w:sz="12" w:space="0" w:color="auto"/>
              <w:bottom w:val="single" w:sz="12" w:space="0" w:color="auto"/>
              <w:right w:val="single" w:sz="4" w:space="0" w:color="A6A6A6" w:themeColor="background1" w:themeShade="A6"/>
            </w:tcBorders>
            <w:vAlign w:val="center"/>
          </w:tcPr>
          <w:p w14:paraId="698A8DA1" w14:textId="77777777" w:rsidR="008D4D2B" w:rsidRPr="00C134B2" w:rsidRDefault="008D4D2B" w:rsidP="00CF4806">
            <w:pPr>
              <w:jc w:val="center"/>
              <w:rPr>
                <w:b/>
                <w:sz w:val="20"/>
                <w:szCs w:val="14"/>
              </w:rPr>
            </w:pPr>
          </w:p>
        </w:tc>
        <w:tc>
          <w:tcPr>
            <w:tcW w:w="1992" w:type="dxa"/>
            <w:tcBorders>
              <w:top w:val="single" w:sz="4" w:space="0" w:color="A6A6A6" w:themeColor="background1" w:themeShade="A6"/>
              <w:left w:val="single" w:sz="4" w:space="0" w:color="A6A6A6" w:themeColor="background1" w:themeShade="A6"/>
              <w:bottom w:val="single" w:sz="12" w:space="0" w:color="auto"/>
              <w:right w:val="single" w:sz="12" w:space="0" w:color="auto"/>
            </w:tcBorders>
            <w:vAlign w:val="center"/>
          </w:tcPr>
          <w:p w14:paraId="7BAD8BCB" w14:textId="77777777" w:rsidR="008D4D2B" w:rsidRPr="00272D5F" w:rsidRDefault="008D4D2B" w:rsidP="00F53080">
            <w:pPr>
              <w:jc w:val="center"/>
              <w:rPr>
                <w:b/>
                <w:sz w:val="14"/>
                <w:szCs w:val="14"/>
              </w:rPr>
            </w:pPr>
            <w:r w:rsidRPr="00272D5F">
              <w:rPr>
                <w:b/>
                <w:sz w:val="14"/>
                <w:szCs w:val="14"/>
              </w:rPr>
              <w:t>EXISTING CONDITIONS MODELING</w:t>
            </w:r>
          </w:p>
        </w:tc>
      </w:tr>
    </w:tbl>
    <w:p w14:paraId="25F206B8" w14:textId="77777777" w:rsidR="00EF458D" w:rsidRDefault="00EF458D" w:rsidP="0064547C">
      <w:pPr>
        <w:pStyle w:val="ExampleTEXT"/>
      </w:pPr>
    </w:p>
    <w:p w14:paraId="50F89AAF" w14:textId="77777777" w:rsidR="00EF458D" w:rsidRDefault="00EF458D" w:rsidP="0064547C">
      <w:pPr>
        <w:pStyle w:val="ExampleTEXT"/>
      </w:pPr>
    </w:p>
    <w:p w14:paraId="6C52FD3E" w14:textId="77777777" w:rsidR="00EF458D" w:rsidRDefault="00EF458D" w:rsidP="0064547C">
      <w:pPr>
        <w:pStyle w:val="ExampleTEXT"/>
      </w:pPr>
    </w:p>
    <w:p w14:paraId="46CA3347" w14:textId="77777777" w:rsidR="00EF458D" w:rsidRDefault="00EF458D" w:rsidP="0064547C">
      <w:pPr>
        <w:pStyle w:val="ExampleTEXT"/>
      </w:pPr>
    </w:p>
    <w:p w14:paraId="561DF918" w14:textId="77777777" w:rsidR="00EF458D" w:rsidRDefault="00EF458D" w:rsidP="0064547C">
      <w:pPr>
        <w:pStyle w:val="ExampleTEXT"/>
      </w:pPr>
    </w:p>
    <w:p w14:paraId="56E9E070" w14:textId="77777777" w:rsidR="00EF458D" w:rsidRDefault="00EF458D" w:rsidP="0064547C">
      <w:pPr>
        <w:pStyle w:val="ExampleTEXT"/>
      </w:pPr>
    </w:p>
    <w:p w14:paraId="655416E8" w14:textId="77777777" w:rsidR="00EF458D" w:rsidRDefault="00EF458D" w:rsidP="0064547C">
      <w:pPr>
        <w:pStyle w:val="ExampleTEXT"/>
      </w:pPr>
    </w:p>
    <w:p w14:paraId="65FFA389" w14:textId="77777777" w:rsidR="00EF458D" w:rsidRDefault="00EF458D" w:rsidP="0064547C">
      <w:pPr>
        <w:pStyle w:val="ExampleTEXT"/>
      </w:pPr>
    </w:p>
    <w:p w14:paraId="1B31B622" w14:textId="77777777" w:rsidR="00EF458D" w:rsidRDefault="00EF458D" w:rsidP="0064547C">
      <w:pPr>
        <w:pStyle w:val="ExampleTEXT"/>
      </w:pPr>
    </w:p>
    <w:p w14:paraId="5D24F763" w14:textId="77777777" w:rsidR="00EF458D" w:rsidRPr="00EF458D" w:rsidRDefault="00EF458D" w:rsidP="0064547C">
      <w:pPr>
        <w:pStyle w:val="ExampleTEXT"/>
        <w:sectPr w:rsidR="00EF458D" w:rsidRPr="00EF458D" w:rsidSect="00B424A6">
          <w:pgSz w:w="12240" w:h="15840"/>
          <w:pgMar w:top="1440" w:right="1440" w:bottom="1440" w:left="1440" w:header="720" w:footer="720" w:gutter="0"/>
          <w:cols w:space="720"/>
          <w:docGrid w:linePitch="360"/>
        </w:sectPr>
      </w:pPr>
    </w:p>
    <w:p w14:paraId="6E338447" w14:textId="77777777" w:rsidR="00642777" w:rsidRPr="00F016A8" w:rsidRDefault="00642777" w:rsidP="00EC263C">
      <w:pPr>
        <w:pStyle w:val="Style1"/>
        <w:rPr>
          <w:color w:val="1F497D"/>
        </w:rPr>
      </w:pPr>
      <w:bookmarkStart w:id="9" w:name="_Toc243887586"/>
      <w:bookmarkStart w:id="10" w:name="_Toc254593275"/>
      <w:bookmarkStart w:id="11" w:name="_Toc243887584"/>
      <w:r>
        <w:lastRenderedPageBreak/>
        <w:t>Section E: Organizational Roles / Staffing</w:t>
      </w:r>
      <w:bookmarkEnd w:id="9"/>
      <w:bookmarkEnd w:id="10"/>
    </w:p>
    <w:p w14:paraId="2090574B" w14:textId="3E1A79DF" w:rsidR="009102A3" w:rsidRDefault="009102A3" w:rsidP="0064547C">
      <w:pPr>
        <w:pStyle w:val="ExampleTEXT"/>
      </w:pPr>
      <w:r>
        <w:t>Determine the project’s BIM Roles/Responsibilities and BIM Use Staffing</w:t>
      </w:r>
    </w:p>
    <w:p w14:paraId="5B43D5DB" w14:textId="47DD7493" w:rsidR="009102A3" w:rsidRPr="00BA78CD" w:rsidRDefault="009102A3" w:rsidP="009102A3">
      <w:pPr>
        <w:pStyle w:val="ListParagraph"/>
        <w:numPr>
          <w:ilvl w:val="0"/>
          <w:numId w:val="30"/>
        </w:numPr>
        <w:spacing w:after="200" w:line="276" w:lineRule="auto"/>
        <w:rPr>
          <w:rFonts w:ascii="Arial (W1)" w:hAnsi="Arial (W1)"/>
          <w:b/>
          <w:smallCaps/>
        </w:rPr>
      </w:pPr>
      <w:r>
        <w:rPr>
          <w:rFonts w:ascii="Arial (W1)" w:hAnsi="Arial (W1)"/>
          <w:b/>
          <w:smallCaps/>
        </w:rPr>
        <w:t xml:space="preserve">BIM Roles and </w:t>
      </w:r>
      <w:r w:rsidR="00C429ED">
        <w:rPr>
          <w:rFonts w:ascii="Arial (W1)" w:hAnsi="Arial (W1)"/>
          <w:b/>
          <w:smallCaps/>
        </w:rPr>
        <w:t>Responsibilities</w:t>
      </w:r>
      <w:r>
        <w:rPr>
          <w:rFonts w:ascii="Arial (W1)" w:hAnsi="Arial (W1)"/>
          <w:b/>
          <w:smallCaps/>
        </w:rPr>
        <w:t>:</w:t>
      </w:r>
      <w:r w:rsidRPr="00BA78CD">
        <w:rPr>
          <w:rFonts w:ascii="Arial (W1)" w:hAnsi="Arial (W1)"/>
          <w:b/>
          <w:smallCaps/>
        </w:rPr>
        <w:t xml:space="preserve"> </w:t>
      </w:r>
    </w:p>
    <w:p w14:paraId="547015C3" w14:textId="02B66034" w:rsidR="009102A3" w:rsidRDefault="009102A3" w:rsidP="009102A3">
      <w:pPr>
        <w:pStyle w:val="ListParagraph"/>
        <w:spacing w:after="200" w:line="276" w:lineRule="auto"/>
        <w:ind w:left="360"/>
        <w:rPr>
          <w:b/>
        </w:rPr>
      </w:pPr>
      <w:r>
        <w:rPr>
          <w:color w:val="808080"/>
          <w:sz w:val="16"/>
        </w:rPr>
        <w:t>Describe BIM roles and responsibilities such as BIM Managers, Project Managers, Draftspersons, etc.</w:t>
      </w:r>
    </w:p>
    <w:p w14:paraId="6C5DA6F2" w14:textId="77777777" w:rsidR="009102A3" w:rsidRDefault="009102A3" w:rsidP="00C429ED">
      <w:pPr>
        <w:pStyle w:val="ExampleTEXT"/>
        <w:ind w:left="360"/>
      </w:pPr>
    </w:p>
    <w:p w14:paraId="693CA52A" w14:textId="77777777" w:rsidR="009102A3" w:rsidRDefault="009102A3" w:rsidP="00C429ED">
      <w:pPr>
        <w:pStyle w:val="ExampleTEXT"/>
        <w:ind w:left="360"/>
      </w:pPr>
    </w:p>
    <w:p w14:paraId="634EFC72" w14:textId="77777777" w:rsidR="009102A3" w:rsidRDefault="009102A3" w:rsidP="00C429ED">
      <w:pPr>
        <w:pStyle w:val="ExampleTEXT"/>
        <w:ind w:left="360"/>
      </w:pPr>
    </w:p>
    <w:p w14:paraId="68379AB9" w14:textId="77777777" w:rsidR="009102A3" w:rsidRDefault="009102A3" w:rsidP="00C429ED">
      <w:pPr>
        <w:pStyle w:val="ExampleTEXT"/>
        <w:ind w:left="360"/>
      </w:pPr>
    </w:p>
    <w:p w14:paraId="383787F8" w14:textId="77777777" w:rsidR="009102A3" w:rsidRDefault="009102A3" w:rsidP="00C429ED">
      <w:pPr>
        <w:pStyle w:val="ExampleTEXT"/>
        <w:ind w:left="360"/>
      </w:pPr>
    </w:p>
    <w:p w14:paraId="456809FD" w14:textId="77777777" w:rsidR="009102A3" w:rsidRDefault="009102A3" w:rsidP="00C429ED">
      <w:pPr>
        <w:pStyle w:val="ExampleTEXT"/>
        <w:ind w:left="360"/>
      </w:pPr>
    </w:p>
    <w:p w14:paraId="4DE2815C" w14:textId="295AB2A1" w:rsidR="009102A3" w:rsidRPr="00BA78CD" w:rsidRDefault="009102A3" w:rsidP="009102A3">
      <w:pPr>
        <w:pStyle w:val="ListParagraph"/>
        <w:numPr>
          <w:ilvl w:val="0"/>
          <w:numId w:val="30"/>
        </w:numPr>
        <w:spacing w:after="200" w:line="276" w:lineRule="auto"/>
        <w:rPr>
          <w:rFonts w:ascii="Arial (W1)" w:hAnsi="Arial (W1)"/>
          <w:b/>
          <w:smallCaps/>
        </w:rPr>
      </w:pPr>
      <w:r>
        <w:rPr>
          <w:rFonts w:ascii="Arial (W1)" w:hAnsi="Arial (W1)"/>
          <w:b/>
          <w:smallCaps/>
        </w:rPr>
        <w:t>BIM Use Staffing:</w:t>
      </w:r>
      <w:r w:rsidRPr="00BA78CD">
        <w:rPr>
          <w:rFonts w:ascii="Arial (W1)" w:hAnsi="Arial (W1)"/>
          <w:b/>
          <w:smallCaps/>
        </w:rPr>
        <w:t xml:space="preserve"> </w:t>
      </w:r>
    </w:p>
    <w:p w14:paraId="05898B21" w14:textId="56E41BFF" w:rsidR="009102A3" w:rsidRDefault="009102A3" w:rsidP="009102A3">
      <w:pPr>
        <w:pStyle w:val="ListParagraph"/>
        <w:spacing w:after="200" w:line="276" w:lineRule="auto"/>
        <w:ind w:left="360"/>
        <w:rPr>
          <w:b/>
        </w:rPr>
      </w:pPr>
      <w:r w:rsidRPr="009102A3">
        <w:rPr>
          <w:color w:val="808080"/>
          <w:sz w:val="16"/>
        </w:rPr>
        <w:t>For each BIM Use selected, identify the team within the organization (or organizations) who will staff and perform that Use and estimate the personal time required.</w:t>
      </w:r>
    </w:p>
    <w:tbl>
      <w:tblPr>
        <w:tblW w:w="9000" w:type="dxa"/>
        <w:tblInd w:w="3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9" w:type="dxa"/>
          <w:left w:w="29" w:type="dxa"/>
          <w:bottom w:w="29" w:type="dxa"/>
          <w:right w:w="29" w:type="dxa"/>
        </w:tblCellMar>
        <w:tblLook w:val="04A0" w:firstRow="1" w:lastRow="0" w:firstColumn="1" w:lastColumn="0" w:noHBand="0" w:noVBand="1"/>
      </w:tblPr>
      <w:tblGrid>
        <w:gridCol w:w="1566"/>
        <w:gridCol w:w="1404"/>
        <w:gridCol w:w="1539"/>
        <w:gridCol w:w="1315"/>
        <w:gridCol w:w="1451"/>
        <w:gridCol w:w="1725"/>
      </w:tblGrid>
      <w:tr w:rsidR="00642777" w:rsidRPr="00D71562" w14:paraId="145B9A96" w14:textId="77777777" w:rsidTr="009102A3">
        <w:trPr>
          <w:trHeight w:val="70"/>
        </w:trPr>
        <w:tc>
          <w:tcPr>
            <w:tcW w:w="1566" w:type="dxa"/>
            <w:shd w:val="clear" w:color="auto" w:fill="262626"/>
            <w:vAlign w:val="center"/>
          </w:tcPr>
          <w:p w14:paraId="7D442197" w14:textId="77777777" w:rsidR="00642777" w:rsidRPr="009F5475" w:rsidRDefault="00642777" w:rsidP="008859D8">
            <w:pPr>
              <w:jc w:val="center"/>
              <w:rPr>
                <w:rFonts w:ascii="Arial (W1)" w:hAnsi="Arial (W1)"/>
                <w:b/>
                <w:smallCaps/>
                <w:color w:val="FFFFFF"/>
                <w:sz w:val="16"/>
              </w:rPr>
            </w:pPr>
            <w:r w:rsidRPr="009F5475">
              <w:rPr>
                <w:rFonts w:ascii="Arial (W1)" w:hAnsi="Arial (W1)"/>
                <w:b/>
                <w:smallCaps/>
                <w:color w:val="FFFFFF"/>
                <w:sz w:val="16"/>
              </w:rPr>
              <w:t>BIM U</w:t>
            </w:r>
            <w:r>
              <w:rPr>
                <w:rFonts w:ascii="Arial (W1)" w:hAnsi="Arial (W1)"/>
                <w:b/>
                <w:smallCaps/>
                <w:color w:val="FFFFFF"/>
                <w:sz w:val="16"/>
              </w:rPr>
              <w:t>se</w:t>
            </w:r>
          </w:p>
        </w:tc>
        <w:tc>
          <w:tcPr>
            <w:tcW w:w="1404" w:type="dxa"/>
            <w:shd w:val="clear" w:color="auto" w:fill="262626"/>
            <w:vAlign w:val="center"/>
          </w:tcPr>
          <w:p w14:paraId="39C9864E" w14:textId="77777777" w:rsidR="00642777" w:rsidRPr="009F5475" w:rsidRDefault="00642777" w:rsidP="008859D8">
            <w:pPr>
              <w:jc w:val="center"/>
              <w:rPr>
                <w:rFonts w:ascii="Arial (W1)" w:hAnsi="Arial (W1)"/>
                <w:b/>
                <w:smallCaps/>
                <w:color w:val="FFFFFF"/>
                <w:sz w:val="16"/>
              </w:rPr>
            </w:pPr>
            <w:r>
              <w:rPr>
                <w:rFonts w:ascii="Arial (W1)" w:hAnsi="Arial (W1)"/>
                <w:b/>
                <w:smallCaps/>
                <w:color w:val="FFFFFF"/>
                <w:sz w:val="16"/>
              </w:rPr>
              <w:t>Organization</w:t>
            </w:r>
          </w:p>
        </w:tc>
        <w:tc>
          <w:tcPr>
            <w:tcW w:w="1539" w:type="dxa"/>
            <w:shd w:val="clear" w:color="auto" w:fill="262626"/>
            <w:vAlign w:val="center"/>
          </w:tcPr>
          <w:p w14:paraId="03324045" w14:textId="77777777" w:rsidR="00642777" w:rsidRPr="009F5475" w:rsidRDefault="00642777" w:rsidP="008859D8">
            <w:pPr>
              <w:jc w:val="center"/>
              <w:rPr>
                <w:rFonts w:ascii="Arial (W1)" w:hAnsi="Arial (W1)"/>
                <w:b/>
                <w:smallCaps/>
                <w:color w:val="FFFFFF"/>
                <w:sz w:val="16"/>
              </w:rPr>
            </w:pPr>
            <w:r>
              <w:rPr>
                <w:rFonts w:ascii="Arial (W1)" w:hAnsi="Arial (W1)"/>
                <w:b/>
                <w:smallCaps/>
                <w:color w:val="FFFFFF"/>
                <w:sz w:val="16"/>
              </w:rPr>
              <w:t>Number of Total Staff for BIM Use</w:t>
            </w:r>
          </w:p>
        </w:tc>
        <w:tc>
          <w:tcPr>
            <w:tcW w:w="1315" w:type="dxa"/>
            <w:shd w:val="clear" w:color="auto" w:fill="262626"/>
            <w:vAlign w:val="center"/>
          </w:tcPr>
          <w:p w14:paraId="39D85A0E" w14:textId="77777777" w:rsidR="00642777" w:rsidRPr="009F5475" w:rsidRDefault="00642777" w:rsidP="008859D8">
            <w:pPr>
              <w:jc w:val="center"/>
              <w:rPr>
                <w:rFonts w:ascii="Arial (W1)" w:hAnsi="Arial (W1)"/>
                <w:b/>
                <w:smallCaps/>
                <w:color w:val="FFFFFF"/>
                <w:sz w:val="16"/>
              </w:rPr>
            </w:pPr>
            <w:r>
              <w:rPr>
                <w:rFonts w:ascii="Arial (W1)" w:hAnsi="Arial (W1)"/>
                <w:b/>
                <w:smallCaps/>
                <w:color w:val="FFFFFF"/>
                <w:sz w:val="16"/>
              </w:rPr>
              <w:t>Estimated Worker Hours</w:t>
            </w:r>
          </w:p>
        </w:tc>
        <w:tc>
          <w:tcPr>
            <w:tcW w:w="1451" w:type="dxa"/>
            <w:shd w:val="clear" w:color="auto" w:fill="262626"/>
            <w:vAlign w:val="center"/>
          </w:tcPr>
          <w:p w14:paraId="3C038D66" w14:textId="77777777" w:rsidR="00642777" w:rsidRPr="009F5475" w:rsidRDefault="00642777" w:rsidP="008859D8">
            <w:pPr>
              <w:jc w:val="center"/>
              <w:rPr>
                <w:rFonts w:ascii="Arial (W1)" w:hAnsi="Arial (W1)"/>
                <w:b/>
                <w:smallCaps/>
                <w:color w:val="FFFFFF"/>
                <w:sz w:val="16"/>
              </w:rPr>
            </w:pPr>
            <w:r w:rsidRPr="009F5475">
              <w:rPr>
                <w:rFonts w:ascii="Arial (W1)" w:hAnsi="Arial (W1)"/>
                <w:b/>
                <w:smallCaps/>
                <w:color w:val="FFFFFF"/>
                <w:sz w:val="16"/>
              </w:rPr>
              <w:t>Location(s)</w:t>
            </w:r>
          </w:p>
        </w:tc>
        <w:tc>
          <w:tcPr>
            <w:tcW w:w="1725" w:type="dxa"/>
            <w:shd w:val="clear" w:color="auto" w:fill="262626"/>
            <w:vAlign w:val="center"/>
          </w:tcPr>
          <w:p w14:paraId="6F546961" w14:textId="77777777" w:rsidR="00642777" w:rsidRPr="009F5475" w:rsidRDefault="00642777" w:rsidP="008859D8">
            <w:pPr>
              <w:jc w:val="center"/>
              <w:rPr>
                <w:rFonts w:ascii="Arial (W1)" w:hAnsi="Arial (W1)"/>
                <w:b/>
                <w:smallCaps/>
                <w:color w:val="FFFFFF"/>
                <w:sz w:val="16"/>
              </w:rPr>
            </w:pPr>
            <w:r>
              <w:rPr>
                <w:rFonts w:ascii="Arial (W1)" w:hAnsi="Arial (W1)"/>
                <w:b/>
                <w:smallCaps/>
                <w:color w:val="FFFFFF"/>
                <w:sz w:val="16"/>
              </w:rPr>
              <w:t>Lead Contact</w:t>
            </w:r>
          </w:p>
        </w:tc>
      </w:tr>
      <w:tr w:rsidR="00642777" w:rsidRPr="00D71562" w14:paraId="64BCBB3B" w14:textId="77777777" w:rsidTr="009102A3">
        <w:trPr>
          <w:trHeight w:val="288"/>
        </w:trPr>
        <w:tc>
          <w:tcPr>
            <w:tcW w:w="1566" w:type="dxa"/>
            <w:shd w:val="clear" w:color="auto" w:fill="FFFFFF"/>
            <w:vAlign w:val="center"/>
          </w:tcPr>
          <w:p w14:paraId="19463926" w14:textId="77777777" w:rsidR="00642777" w:rsidRPr="00610491" w:rsidRDefault="00642777" w:rsidP="0064547C">
            <w:pPr>
              <w:pStyle w:val="INSTRUCTIONTEXT"/>
            </w:pPr>
            <w:r w:rsidRPr="00610491">
              <w:t>3D coordination</w:t>
            </w:r>
          </w:p>
        </w:tc>
        <w:tc>
          <w:tcPr>
            <w:tcW w:w="1404" w:type="dxa"/>
            <w:shd w:val="clear" w:color="auto" w:fill="FFFFFF"/>
            <w:vAlign w:val="center"/>
          </w:tcPr>
          <w:p w14:paraId="360B1350" w14:textId="77777777" w:rsidR="00642777" w:rsidRPr="00610491" w:rsidRDefault="00642777" w:rsidP="0064547C">
            <w:pPr>
              <w:pStyle w:val="INSTRUCTIONTEXT"/>
            </w:pPr>
            <w:r w:rsidRPr="00610491">
              <w:t>Contractor A</w:t>
            </w:r>
          </w:p>
        </w:tc>
        <w:tc>
          <w:tcPr>
            <w:tcW w:w="1539" w:type="dxa"/>
            <w:shd w:val="clear" w:color="auto" w:fill="FFFFFF"/>
            <w:vAlign w:val="center"/>
          </w:tcPr>
          <w:p w14:paraId="61F0B9DB" w14:textId="77777777" w:rsidR="00642777" w:rsidRPr="00D71562" w:rsidRDefault="00642777" w:rsidP="008859D8">
            <w:pPr>
              <w:jc w:val="center"/>
              <w:rPr>
                <w:color w:val="1F497D"/>
                <w:sz w:val="16"/>
              </w:rPr>
            </w:pPr>
          </w:p>
        </w:tc>
        <w:tc>
          <w:tcPr>
            <w:tcW w:w="1315" w:type="dxa"/>
            <w:shd w:val="clear" w:color="auto" w:fill="FFFFFF"/>
            <w:vAlign w:val="center"/>
          </w:tcPr>
          <w:p w14:paraId="6B16DF92" w14:textId="77777777" w:rsidR="00642777" w:rsidRPr="00D71562" w:rsidRDefault="00642777" w:rsidP="008859D8">
            <w:pPr>
              <w:jc w:val="center"/>
              <w:rPr>
                <w:color w:val="1F497D"/>
                <w:sz w:val="16"/>
              </w:rPr>
            </w:pPr>
          </w:p>
        </w:tc>
        <w:tc>
          <w:tcPr>
            <w:tcW w:w="1451" w:type="dxa"/>
            <w:shd w:val="clear" w:color="auto" w:fill="FFFFFF"/>
          </w:tcPr>
          <w:p w14:paraId="678BDC26" w14:textId="77777777" w:rsidR="00642777" w:rsidRPr="00D71562" w:rsidRDefault="00642777" w:rsidP="008859D8">
            <w:pPr>
              <w:jc w:val="center"/>
              <w:rPr>
                <w:color w:val="1F497D"/>
                <w:sz w:val="16"/>
              </w:rPr>
            </w:pPr>
          </w:p>
        </w:tc>
        <w:tc>
          <w:tcPr>
            <w:tcW w:w="1725" w:type="dxa"/>
            <w:shd w:val="clear" w:color="auto" w:fill="FFFFFF"/>
            <w:vAlign w:val="center"/>
          </w:tcPr>
          <w:p w14:paraId="7B897E3C" w14:textId="77777777" w:rsidR="00642777" w:rsidRPr="00D71562" w:rsidRDefault="00642777" w:rsidP="008859D8">
            <w:pPr>
              <w:jc w:val="center"/>
              <w:rPr>
                <w:color w:val="1F497D"/>
                <w:sz w:val="16"/>
              </w:rPr>
            </w:pPr>
          </w:p>
        </w:tc>
      </w:tr>
      <w:tr w:rsidR="00642777" w:rsidRPr="00D71562" w14:paraId="05E7B9DE" w14:textId="77777777" w:rsidTr="009102A3">
        <w:trPr>
          <w:trHeight w:val="288"/>
        </w:trPr>
        <w:tc>
          <w:tcPr>
            <w:tcW w:w="1566" w:type="dxa"/>
            <w:shd w:val="clear" w:color="auto" w:fill="FFFFFF"/>
            <w:vAlign w:val="center"/>
          </w:tcPr>
          <w:p w14:paraId="3767B4F4" w14:textId="77777777" w:rsidR="00642777" w:rsidRPr="00610491" w:rsidRDefault="00642777" w:rsidP="0064547C">
            <w:pPr>
              <w:pStyle w:val="INSTRUCTIONTEXT"/>
            </w:pPr>
          </w:p>
        </w:tc>
        <w:tc>
          <w:tcPr>
            <w:tcW w:w="1404" w:type="dxa"/>
            <w:shd w:val="clear" w:color="auto" w:fill="FFFFFF"/>
            <w:vAlign w:val="center"/>
          </w:tcPr>
          <w:p w14:paraId="2095CB69" w14:textId="77777777" w:rsidR="00642777" w:rsidRPr="00610491" w:rsidRDefault="00642777" w:rsidP="0064547C">
            <w:pPr>
              <w:pStyle w:val="INSTRUCTIONTEXT"/>
            </w:pPr>
            <w:r w:rsidRPr="00610491">
              <w:t>B</w:t>
            </w:r>
          </w:p>
        </w:tc>
        <w:tc>
          <w:tcPr>
            <w:tcW w:w="1539" w:type="dxa"/>
            <w:shd w:val="clear" w:color="auto" w:fill="FFFFFF"/>
            <w:vAlign w:val="center"/>
          </w:tcPr>
          <w:p w14:paraId="2DA93BA9" w14:textId="77777777" w:rsidR="00642777" w:rsidRPr="00D71562" w:rsidRDefault="00642777" w:rsidP="008859D8">
            <w:pPr>
              <w:jc w:val="center"/>
              <w:rPr>
                <w:color w:val="1F497D"/>
                <w:sz w:val="16"/>
              </w:rPr>
            </w:pPr>
          </w:p>
        </w:tc>
        <w:tc>
          <w:tcPr>
            <w:tcW w:w="1315" w:type="dxa"/>
            <w:shd w:val="clear" w:color="auto" w:fill="FFFFFF"/>
            <w:vAlign w:val="center"/>
          </w:tcPr>
          <w:p w14:paraId="506284EE" w14:textId="77777777" w:rsidR="00642777" w:rsidRPr="00D71562" w:rsidRDefault="00642777" w:rsidP="008859D8">
            <w:pPr>
              <w:jc w:val="center"/>
              <w:rPr>
                <w:color w:val="1F497D"/>
                <w:sz w:val="16"/>
              </w:rPr>
            </w:pPr>
          </w:p>
        </w:tc>
        <w:tc>
          <w:tcPr>
            <w:tcW w:w="1451" w:type="dxa"/>
            <w:shd w:val="clear" w:color="auto" w:fill="FFFFFF"/>
          </w:tcPr>
          <w:p w14:paraId="6E9283B0" w14:textId="77777777" w:rsidR="00642777" w:rsidRPr="00D71562" w:rsidRDefault="00642777" w:rsidP="008859D8">
            <w:pPr>
              <w:jc w:val="center"/>
              <w:rPr>
                <w:color w:val="1F497D"/>
                <w:sz w:val="16"/>
              </w:rPr>
            </w:pPr>
          </w:p>
        </w:tc>
        <w:tc>
          <w:tcPr>
            <w:tcW w:w="1725" w:type="dxa"/>
            <w:shd w:val="clear" w:color="auto" w:fill="FFFFFF"/>
            <w:vAlign w:val="center"/>
          </w:tcPr>
          <w:p w14:paraId="05D2DFFE" w14:textId="77777777" w:rsidR="00642777" w:rsidRPr="00D71562" w:rsidRDefault="00642777" w:rsidP="008859D8">
            <w:pPr>
              <w:jc w:val="center"/>
              <w:rPr>
                <w:color w:val="1F497D"/>
                <w:sz w:val="16"/>
              </w:rPr>
            </w:pPr>
          </w:p>
        </w:tc>
      </w:tr>
      <w:tr w:rsidR="00642777" w:rsidRPr="00D71562" w14:paraId="0DC64C20" w14:textId="77777777" w:rsidTr="009102A3">
        <w:trPr>
          <w:trHeight w:val="288"/>
        </w:trPr>
        <w:tc>
          <w:tcPr>
            <w:tcW w:w="1566" w:type="dxa"/>
            <w:shd w:val="clear" w:color="auto" w:fill="FFFFFF"/>
            <w:vAlign w:val="center"/>
          </w:tcPr>
          <w:p w14:paraId="25D21BAB" w14:textId="77777777" w:rsidR="00642777" w:rsidRPr="00610491" w:rsidRDefault="00642777" w:rsidP="0064547C">
            <w:pPr>
              <w:pStyle w:val="INSTRUCTIONTEXT"/>
            </w:pPr>
          </w:p>
        </w:tc>
        <w:tc>
          <w:tcPr>
            <w:tcW w:w="1404" w:type="dxa"/>
            <w:shd w:val="clear" w:color="auto" w:fill="FFFFFF"/>
            <w:vAlign w:val="center"/>
          </w:tcPr>
          <w:p w14:paraId="087C346F" w14:textId="77777777" w:rsidR="00642777" w:rsidRPr="00610491" w:rsidRDefault="00642777" w:rsidP="0064547C">
            <w:pPr>
              <w:pStyle w:val="INSTRUCTIONTEXT"/>
            </w:pPr>
            <w:r w:rsidRPr="00610491">
              <w:t>C</w:t>
            </w:r>
          </w:p>
        </w:tc>
        <w:tc>
          <w:tcPr>
            <w:tcW w:w="1539" w:type="dxa"/>
            <w:shd w:val="clear" w:color="auto" w:fill="FFFFFF"/>
            <w:vAlign w:val="center"/>
          </w:tcPr>
          <w:p w14:paraId="1FF43A7A" w14:textId="77777777" w:rsidR="00642777" w:rsidRPr="00D71562" w:rsidRDefault="00642777" w:rsidP="008859D8">
            <w:pPr>
              <w:jc w:val="center"/>
              <w:rPr>
                <w:color w:val="1F497D"/>
                <w:sz w:val="16"/>
              </w:rPr>
            </w:pPr>
          </w:p>
        </w:tc>
        <w:tc>
          <w:tcPr>
            <w:tcW w:w="1315" w:type="dxa"/>
            <w:shd w:val="clear" w:color="auto" w:fill="FFFFFF"/>
            <w:vAlign w:val="center"/>
          </w:tcPr>
          <w:p w14:paraId="77741DFA" w14:textId="77777777" w:rsidR="00642777" w:rsidRPr="00D71562" w:rsidRDefault="00642777" w:rsidP="008859D8">
            <w:pPr>
              <w:jc w:val="center"/>
              <w:rPr>
                <w:color w:val="1F497D"/>
                <w:sz w:val="16"/>
              </w:rPr>
            </w:pPr>
          </w:p>
        </w:tc>
        <w:tc>
          <w:tcPr>
            <w:tcW w:w="1451" w:type="dxa"/>
            <w:shd w:val="clear" w:color="auto" w:fill="FFFFFF"/>
          </w:tcPr>
          <w:p w14:paraId="3CAF00D9" w14:textId="77777777" w:rsidR="00642777" w:rsidRPr="00D71562" w:rsidRDefault="00642777" w:rsidP="008859D8">
            <w:pPr>
              <w:jc w:val="center"/>
              <w:rPr>
                <w:color w:val="1F497D"/>
                <w:sz w:val="16"/>
              </w:rPr>
            </w:pPr>
          </w:p>
        </w:tc>
        <w:tc>
          <w:tcPr>
            <w:tcW w:w="1725" w:type="dxa"/>
            <w:shd w:val="clear" w:color="auto" w:fill="FFFFFF"/>
            <w:vAlign w:val="center"/>
          </w:tcPr>
          <w:p w14:paraId="20C05695" w14:textId="77777777" w:rsidR="00642777" w:rsidRPr="00D71562" w:rsidRDefault="00642777" w:rsidP="008859D8">
            <w:pPr>
              <w:jc w:val="center"/>
              <w:rPr>
                <w:color w:val="1F497D"/>
                <w:sz w:val="16"/>
              </w:rPr>
            </w:pPr>
          </w:p>
        </w:tc>
      </w:tr>
      <w:tr w:rsidR="00642777" w:rsidRPr="00D71562" w14:paraId="50D48C73" w14:textId="77777777" w:rsidTr="009102A3">
        <w:trPr>
          <w:trHeight w:val="288"/>
        </w:trPr>
        <w:tc>
          <w:tcPr>
            <w:tcW w:w="1566" w:type="dxa"/>
            <w:shd w:val="clear" w:color="auto" w:fill="FFFFFF"/>
            <w:vAlign w:val="center"/>
          </w:tcPr>
          <w:p w14:paraId="0B6331BC" w14:textId="77777777" w:rsidR="00642777" w:rsidRPr="00D71562" w:rsidRDefault="00642777" w:rsidP="008859D8">
            <w:pPr>
              <w:jc w:val="center"/>
              <w:rPr>
                <w:color w:val="1F497D"/>
                <w:sz w:val="16"/>
              </w:rPr>
            </w:pPr>
          </w:p>
        </w:tc>
        <w:tc>
          <w:tcPr>
            <w:tcW w:w="1404" w:type="dxa"/>
            <w:shd w:val="clear" w:color="auto" w:fill="FFFFFF"/>
            <w:vAlign w:val="center"/>
          </w:tcPr>
          <w:p w14:paraId="77779F0F" w14:textId="77777777" w:rsidR="00642777" w:rsidRPr="00D71562" w:rsidRDefault="00642777" w:rsidP="008859D8">
            <w:pPr>
              <w:jc w:val="center"/>
              <w:rPr>
                <w:color w:val="1F497D"/>
                <w:sz w:val="16"/>
              </w:rPr>
            </w:pPr>
          </w:p>
        </w:tc>
        <w:tc>
          <w:tcPr>
            <w:tcW w:w="1539" w:type="dxa"/>
            <w:shd w:val="clear" w:color="auto" w:fill="FFFFFF"/>
            <w:vAlign w:val="center"/>
          </w:tcPr>
          <w:p w14:paraId="431DF145" w14:textId="77777777" w:rsidR="00642777" w:rsidRPr="00D71562" w:rsidRDefault="00642777" w:rsidP="008859D8">
            <w:pPr>
              <w:jc w:val="center"/>
              <w:rPr>
                <w:color w:val="1F497D"/>
                <w:sz w:val="16"/>
              </w:rPr>
            </w:pPr>
          </w:p>
        </w:tc>
        <w:tc>
          <w:tcPr>
            <w:tcW w:w="1315" w:type="dxa"/>
            <w:shd w:val="clear" w:color="auto" w:fill="FFFFFF"/>
            <w:vAlign w:val="center"/>
          </w:tcPr>
          <w:p w14:paraId="6EBDB06A" w14:textId="77777777" w:rsidR="00642777" w:rsidRPr="00D71562" w:rsidRDefault="00642777" w:rsidP="008859D8">
            <w:pPr>
              <w:jc w:val="center"/>
              <w:rPr>
                <w:color w:val="1F497D"/>
                <w:sz w:val="16"/>
              </w:rPr>
            </w:pPr>
          </w:p>
        </w:tc>
        <w:tc>
          <w:tcPr>
            <w:tcW w:w="1451" w:type="dxa"/>
            <w:shd w:val="clear" w:color="auto" w:fill="FFFFFF"/>
          </w:tcPr>
          <w:p w14:paraId="7E25D63A" w14:textId="77777777" w:rsidR="00642777" w:rsidRPr="00D71562" w:rsidRDefault="00642777" w:rsidP="008859D8">
            <w:pPr>
              <w:jc w:val="center"/>
              <w:rPr>
                <w:color w:val="1F497D"/>
                <w:sz w:val="16"/>
              </w:rPr>
            </w:pPr>
          </w:p>
        </w:tc>
        <w:tc>
          <w:tcPr>
            <w:tcW w:w="1725" w:type="dxa"/>
            <w:shd w:val="clear" w:color="auto" w:fill="FFFFFF"/>
            <w:vAlign w:val="center"/>
          </w:tcPr>
          <w:p w14:paraId="0C987BDD" w14:textId="77777777" w:rsidR="00642777" w:rsidRPr="00D71562" w:rsidRDefault="00642777" w:rsidP="008859D8">
            <w:pPr>
              <w:jc w:val="center"/>
              <w:rPr>
                <w:color w:val="1F497D"/>
                <w:sz w:val="16"/>
              </w:rPr>
            </w:pPr>
          </w:p>
        </w:tc>
      </w:tr>
    </w:tbl>
    <w:p w14:paraId="051CF657" w14:textId="77777777" w:rsidR="00642777" w:rsidRDefault="00642777" w:rsidP="00642777">
      <w:pPr>
        <w:pStyle w:val="ListParagraph"/>
        <w:ind w:left="0"/>
        <w:jc w:val="center"/>
        <w:rPr>
          <w:color w:val="1F497D"/>
          <w:sz w:val="6"/>
          <w:szCs w:val="6"/>
        </w:rPr>
      </w:pPr>
    </w:p>
    <w:p w14:paraId="432323EC" w14:textId="77777777" w:rsidR="00EF458D" w:rsidRDefault="00EF458D" w:rsidP="00642777">
      <w:pPr>
        <w:pStyle w:val="ListParagraph"/>
        <w:ind w:left="0"/>
        <w:jc w:val="center"/>
        <w:rPr>
          <w:color w:val="1F497D"/>
          <w:sz w:val="6"/>
          <w:szCs w:val="6"/>
        </w:rPr>
      </w:pPr>
    </w:p>
    <w:p w14:paraId="56658A7F" w14:textId="77777777" w:rsidR="00EF458D" w:rsidRDefault="00EF458D" w:rsidP="00C429ED">
      <w:pPr>
        <w:pStyle w:val="ExampleTEXT"/>
        <w:ind w:left="360"/>
      </w:pPr>
    </w:p>
    <w:p w14:paraId="107F1DFB" w14:textId="77777777" w:rsidR="00EF458D" w:rsidRDefault="00EF458D" w:rsidP="00C429ED">
      <w:pPr>
        <w:pStyle w:val="ExampleTEXT"/>
        <w:ind w:left="360"/>
      </w:pPr>
    </w:p>
    <w:p w14:paraId="77ADD29D" w14:textId="77777777" w:rsidR="00EF458D" w:rsidRDefault="00EF458D" w:rsidP="00C429ED">
      <w:pPr>
        <w:pStyle w:val="ExampleTEXT"/>
        <w:ind w:left="360"/>
      </w:pPr>
    </w:p>
    <w:p w14:paraId="6275C639" w14:textId="77777777" w:rsidR="00EF458D" w:rsidRDefault="00EF458D" w:rsidP="00C429ED">
      <w:pPr>
        <w:pStyle w:val="ExampleTEXT"/>
        <w:ind w:left="360"/>
      </w:pPr>
    </w:p>
    <w:p w14:paraId="5B4255D7" w14:textId="77777777" w:rsidR="00EF458D" w:rsidRDefault="00EF458D" w:rsidP="00C429ED">
      <w:pPr>
        <w:pStyle w:val="ExampleTEXT"/>
        <w:ind w:left="360"/>
      </w:pPr>
    </w:p>
    <w:p w14:paraId="1AE410D8" w14:textId="77777777" w:rsidR="00EF458D" w:rsidRDefault="00EF458D" w:rsidP="00C429ED">
      <w:pPr>
        <w:pStyle w:val="ExampleTEXT"/>
        <w:ind w:left="360"/>
      </w:pPr>
    </w:p>
    <w:p w14:paraId="3A66EBFC" w14:textId="77777777" w:rsidR="00EF458D" w:rsidRDefault="00EF458D" w:rsidP="00C429ED">
      <w:pPr>
        <w:pStyle w:val="ExampleTEXT"/>
        <w:ind w:left="360"/>
      </w:pPr>
    </w:p>
    <w:p w14:paraId="19780142" w14:textId="77777777" w:rsidR="00EF458D" w:rsidRDefault="00EF458D" w:rsidP="00C429ED">
      <w:pPr>
        <w:pStyle w:val="ExampleTEXT"/>
        <w:ind w:left="360"/>
      </w:pPr>
    </w:p>
    <w:p w14:paraId="2BD50B3B" w14:textId="77777777" w:rsidR="00EF458D" w:rsidRDefault="00EF458D" w:rsidP="00C429ED">
      <w:pPr>
        <w:pStyle w:val="ExampleTEXT"/>
        <w:ind w:left="360"/>
      </w:pPr>
    </w:p>
    <w:p w14:paraId="271CB080" w14:textId="77777777" w:rsidR="00EF458D" w:rsidRDefault="00EF458D" w:rsidP="00C429ED">
      <w:pPr>
        <w:pStyle w:val="ExampleTEXT"/>
        <w:ind w:left="360"/>
      </w:pPr>
    </w:p>
    <w:p w14:paraId="12ABDEB7" w14:textId="77777777" w:rsidR="00EF458D" w:rsidRDefault="00EF458D" w:rsidP="00C429ED">
      <w:pPr>
        <w:pStyle w:val="ExampleTEXT"/>
        <w:ind w:left="360"/>
      </w:pPr>
    </w:p>
    <w:p w14:paraId="668BDF81" w14:textId="77777777" w:rsidR="00EF458D" w:rsidRPr="00B74DBB" w:rsidRDefault="00EF458D" w:rsidP="00C429ED">
      <w:pPr>
        <w:pStyle w:val="ExampleTEXT"/>
        <w:ind w:left="360"/>
      </w:pPr>
    </w:p>
    <w:p w14:paraId="1F0A4D94" w14:textId="77777777" w:rsidR="00EC263C" w:rsidRDefault="00EC263C" w:rsidP="00EC263C">
      <w:pPr>
        <w:pStyle w:val="Style1"/>
        <w:sectPr w:rsidR="00EC263C" w:rsidSect="00B424A6">
          <w:pgSz w:w="12240" w:h="15840"/>
          <w:pgMar w:top="1440" w:right="1440" w:bottom="1440" w:left="1440" w:header="720" w:footer="720" w:gutter="0"/>
          <w:cols w:space="720"/>
          <w:docGrid w:linePitch="360"/>
        </w:sectPr>
      </w:pPr>
    </w:p>
    <w:p w14:paraId="694EE7F3" w14:textId="77777777" w:rsidR="009A6083" w:rsidRPr="00B71895" w:rsidRDefault="00642777" w:rsidP="00EC263C">
      <w:pPr>
        <w:pStyle w:val="Style1"/>
      </w:pPr>
      <w:bookmarkStart w:id="12" w:name="_Toc254593276"/>
      <w:r>
        <w:lastRenderedPageBreak/>
        <w:t>Section F</w:t>
      </w:r>
      <w:r w:rsidR="00B71895">
        <w:t>: BIM Process Design</w:t>
      </w:r>
      <w:bookmarkEnd w:id="11"/>
      <w:bookmarkEnd w:id="12"/>
    </w:p>
    <w:p w14:paraId="13255688" w14:textId="3B39923A" w:rsidR="00B71895" w:rsidRPr="00AB5900" w:rsidRDefault="00B71895" w:rsidP="0064547C">
      <w:pPr>
        <w:pStyle w:val="ExampleTEXT"/>
      </w:pPr>
      <w:r>
        <w:t xml:space="preserve">Provide process maps for each BIM Use selected in section D: </w:t>
      </w:r>
      <w:r w:rsidRPr="006B76C1">
        <w:t>P</w:t>
      </w:r>
      <w:r>
        <w:t>roject Goals/BIM Objectives.</w:t>
      </w:r>
      <w:r w:rsidR="009102A3">
        <w:t xml:space="preserve"> </w:t>
      </w:r>
      <w:r>
        <w:t xml:space="preserve"> These process maps provide a detailed plan for execution of each BIM Use. </w:t>
      </w:r>
      <w:r w:rsidR="009102A3">
        <w:t xml:space="preserve"> </w:t>
      </w:r>
      <w:r>
        <w:t>They also define the specific Information Exchanges for each activity, building the foundation for the entire execution plan.</w:t>
      </w:r>
      <w:r w:rsidR="009102A3">
        <w:t xml:space="preserve"> </w:t>
      </w:r>
      <w:r>
        <w:t xml:space="preserve"> The plan includes the Overview Map (Level 1) of the BIM Uses, a Detailed Map of each BIM Use (Level 2), and a description of elements on each map, as appropriate.</w:t>
      </w:r>
      <w:r w:rsidR="009102A3">
        <w:t xml:space="preserve"> </w:t>
      </w:r>
      <w:r>
        <w:t xml:space="preserve"> Level 1 and 2 sample maps are available for download at </w:t>
      </w:r>
      <w:hyperlink r:id="rId24" w:history="1">
        <w:r w:rsidR="00984251" w:rsidRPr="00E903C2">
          <w:rPr>
            <w:rStyle w:val="Hyperlink"/>
          </w:rPr>
          <w:t>www.engr.psu.edu/BIM/download</w:t>
        </w:r>
      </w:hyperlink>
      <w:proofErr w:type="gramStart"/>
      <w:r>
        <w:t xml:space="preserve">. </w:t>
      </w:r>
      <w:proofErr w:type="gramEnd"/>
      <w:r>
        <w:t xml:space="preserve">(Please note that these are sample maps and should be modified based on project specific information and requirements). </w:t>
      </w:r>
      <w:r w:rsidR="009102A3">
        <w:t xml:space="preserve"> </w:t>
      </w:r>
      <w:r>
        <w:t xml:space="preserve">Please reference Chapter </w:t>
      </w:r>
      <w:proofErr w:type="gramStart"/>
      <w:r>
        <w:t>Three</w:t>
      </w:r>
      <w:proofErr w:type="gramEnd"/>
      <w:r>
        <w:t xml:space="preserve">: Designing BIM Project Execution Process in the BIM Project Execution Planning Guide found at </w:t>
      </w:r>
      <w:hyperlink r:id="rId25" w:history="1">
        <w:r w:rsidRPr="00424E4C">
          <w:rPr>
            <w:rStyle w:val="Hyperlink"/>
          </w:rPr>
          <w:t>www.engr.psu.edu/BIM/PxP</w:t>
        </w:r>
      </w:hyperlink>
      <w:r>
        <w:t xml:space="preserve">  </w:t>
      </w:r>
    </w:p>
    <w:p w14:paraId="1A755F8C" w14:textId="77777777" w:rsidR="00B71895" w:rsidRPr="006D5F1B" w:rsidRDefault="00B71895" w:rsidP="00B71895">
      <w:pPr>
        <w:pStyle w:val="ListParagraph"/>
        <w:numPr>
          <w:ilvl w:val="0"/>
          <w:numId w:val="4"/>
        </w:numPr>
        <w:spacing w:after="200" w:line="276" w:lineRule="auto"/>
        <w:rPr>
          <w:rFonts w:ascii="Arial (W1)" w:hAnsi="Arial (W1)"/>
          <w:b/>
          <w:smallCaps/>
        </w:rPr>
      </w:pPr>
      <w:r w:rsidRPr="006D5F1B">
        <w:rPr>
          <w:rFonts w:ascii="Arial (W1)" w:hAnsi="Arial (W1)"/>
          <w:b/>
          <w:smallCaps/>
        </w:rPr>
        <w:t>L</w:t>
      </w:r>
      <w:r w:rsidR="006D5F1B" w:rsidRPr="006D5F1B">
        <w:rPr>
          <w:rFonts w:ascii="Arial (W1)" w:hAnsi="Arial (W1)"/>
          <w:b/>
          <w:smallCaps/>
        </w:rPr>
        <w:t xml:space="preserve">evel One Process Overview Map: Attachment </w:t>
      </w:r>
      <w:r w:rsidR="00C7611C">
        <w:rPr>
          <w:rFonts w:ascii="Arial (W1)" w:hAnsi="Arial (W1)"/>
          <w:b/>
          <w:smallCaps/>
        </w:rPr>
        <w:fldChar w:fldCharType="begin"/>
      </w:r>
      <w:r w:rsidR="00025BC8">
        <w:rPr>
          <w:rFonts w:ascii="Arial (W1)" w:hAnsi="Arial (W1)"/>
          <w:b/>
          <w:smallCaps/>
        </w:rPr>
        <w:instrText xml:space="preserve"> REF _Ref253573066 \w \h </w:instrText>
      </w:r>
      <w:r w:rsidR="00C7611C">
        <w:rPr>
          <w:rFonts w:ascii="Arial (W1)" w:hAnsi="Arial (W1)"/>
          <w:b/>
          <w:smallCaps/>
        </w:rPr>
      </w:r>
      <w:r w:rsidR="00C7611C">
        <w:rPr>
          <w:rFonts w:ascii="Arial (W1)" w:hAnsi="Arial (W1)"/>
          <w:b/>
          <w:smallCaps/>
        </w:rPr>
        <w:fldChar w:fldCharType="separate"/>
      </w:r>
      <w:r w:rsidR="00B52195">
        <w:rPr>
          <w:rFonts w:ascii="Arial (W1)" w:hAnsi="Arial (W1)"/>
          <w:b/>
          <w:smallCaps/>
        </w:rPr>
        <w:t>2</w:t>
      </w:r>
      <w:r w:rsidR="00C7611C">
        <w:rPr>
          <w:rFonts w:ascii="Arial (W1)" w:hAnsi="Arial (W1)"/>
          <w:b/>
          <w:smallCaps/>
        </w:rPr>
        <w:fldChar w:fldCharType="end"/>
      </w:r>
    </w:p>
    <w:p w14:paraId="23DF43EB" w14:textId="77777777" w:rsidR="00B71895" w:rsidRPr="00966FCE" w:rsidRDefault="00B71895" w:rsidP="00B71895">
      <w:pPr>
        <w:pStyle w:val="ListParagraph"/>
        <w:ind w:left="360"/>
        <w:rPr>
          <w:b/>
        </w:rPr>
      </w:pPr>
    </w:p>
    <w:p w14:paraId="473D61D7" w14:textId="77777777" w:rsidR="00B71895" w:rsidRDefault="007F1153" w:rsidP="00B71895">
      <w:pPr>
        <w:spacing w:after="240"/>
        <w:ind w:firstLine="360"/>
        <w:rPr>
          <w:b/>
        </w:rPr>
      </w:pPr>
      <w:r>
        <w:rPr>
          <w:noProof/>
        </w:rPr>
        <w:drawing>
          <wp:inline distT="0" distB="0" distL="0" distR="0" wp14:editId="65D79FA0">
            <wp:extent cx="5715000" cy="3676650"/>
            <wp:effectExtent l="19050" t="0" r="0" b="0"/>
            <wp:docPr id="13" name="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0"/>
                    <pic:cNvPicPr>
                      <a:picLocks noChangeAspect="1" noChangeArrowheads="1"/>
                    </pic:cNvPicPr>
                  </pic:nvPicPr>
                  <pic:blipFill>
                    <a:blip r:embed="rId26" cstate="print"/>
                    <a:srcRect/>
                    <a:stretch>
                      <a:fillRect/>
                    </a:stretch>
                  </pic:blipFill>
                  <pic:spPr bwMode="auto">
                    <a:xfrm>
                      <a:off x="0" y="0"/>
                      <a:ext cx="5715000" cy="3676650"/>
                    </a:xfrm>
                    <a:prstGeom prst="rect">
                      <a:avLst/>
                    </a:prstGeom>
                    <a:noFill/>
                    <a:ln w="9525">
                      <a:noFill/>
                      <a:miter lim="800000"/>
                      <a:headEnd/>
                      <a:tailEnd/>
                    </a:ln>
                  </pic:spPr>
                </pic:pic>
              </a:graphicData>
            </a:graphic>
          </wp:inline>
        </w:drawing>
      </w:r>
    </w:p>
    <w:p w14:paraId="18DF5C49" w14:textId="77777777" w:rsidR="00B71895" w:rsidRDefault="00B71895" w:rsidP="00B71895">
      <w:pPr>
        <w:pStyle w:val="ListParagraph"/>
        <w:numPr>
          <w:ilvl w:val="0"/>
          <w:numId w:val="4"/>
        </w:numPr>
        <w:spacing w:line="276" w:lineRule="auto"/>
        <w:rPr>
          <w:rFonts w:ascii="Arial (W1)" w:hAnsi="Arial (W1)"/>
          <w:b/>
          <w:smallCaps/>
        </w:rPr>
      </w:pPr>
      <w:r w:rsidRPr="006D5F1B">
        <w:rPr>
          <w:rFonts w:ascii="Arial (W1)" w:hAnsi="Arial (W1)"/>
          <w:b/>
          <w:smallCaps/>
        </w:rPr>
        <w:t>L</w:t>
      </w:r>
      <w:r w:rsidR="006D5F1B">
        <w:rPr>
          <w:rFonts w:ascii="Arial (W1)" w:hAnsi="Arial (W1)"/>
          <w:b/>
          <w:smallCaps/>
        </w:rPr>
        <w:t xml:space="preserve">ist of Level Two – Detailed BIM Use Process Map(s): Attachment </w:t>
      </w:r>
      <w:r w:rsidR="00C7611C">
        <w:rPr>
          <w:rFonts w:ascii="Arial (W1)" w:hAnsi="Arial (W1)"/>
          <w:b/>
          <w:smallCaps/>
        </w:rPr>
        <w:fldChar w:fldCharType="begin"/>
      </w:r>
      <w:r w:rsidR="00025BC8">
        <w:rPr>
          <w:rFonts w:ascii="Arial (W1)" w:hAnsi="Arial (W1)"/>
          <w:b/>
          <w:smallCaps/>
        </w:rPr>
        <w:instrText xml:space="preserve"> REF _Ref253573085 \w \h </w:instrText>
      </w:r>
      <w:r w:rsidR="00C7611C">
        <w:rPr>
          <w:rFonts w:ascii="Arial (W1)" w:hAnsi="Arial (W1)"/>
          <w:b/>
          <w:smallCaps/>
        </w:rPr>
      </w:r>
      <w:r w:rsidR="00C7611C">
        <w:rPr>
          <w:rFonts w:ascii="Arial (W1)" w:hAnsi="Arial (W1)"/>
          <w:b/>
          <w:smallCaps/>
        </w:rPr>
        <w:fldChar w:fldCharType="separate"/>
      </w:r>
      <w:r w:rsidR="00B52195">
        <w:rPr>
          <w:rFonts w:ascii="Arial (W1)" w:hAnsi="Arial (W1)"/>
          <w:b/>
          <w:smallCaps/>
        </w:rPr>
        <w:t>3</w:t>
      </w:r>
      <w:r w:rsidR="00C7611C">
        <w:rPr>
          <w:rFonts w:ascii="Arial (W1)" w:hAnsi="Arial (W1)"/>
          <w:b/>
          <w:smallCaps/>
        </w:rPr>
        <w:fldChar w:fldCharType="end"/>
      </w:r>
    </w:p>
    <w:p w14:paraId="4BE41491" w14:textId="5CE7DBA6" w:rsidR="006D5F1B" w:rsidRPr="003A10C6" w:rsidRDefault="006D5F1B" w:rsidP="006D5F1B">
      <w:pPr>
        <w:pStyle w:val="ListParagraph"/>
        <w:spacing w:after="240"/>
        <w:ind w:left="360"/>
        <w:rPr>
          <w:b/>
        </w:rPr>
      </w:pPr>
      <w:r w:rsidRPr="00EA4AB0">
        <w:rPr>
          <w:rStyle w:val="INSTRUCTIONTEXTChar"/>
        </w:rPr>
        <w:t>The f</w:t>
      </w:r>
      <w:r>
        <w:rPr>
          <w:rStyle w:val="INSTRUCTIONTEXTChar"/>
        </w:rPr>
        <w:t xml:space="preserve">ollowing are examples. </w:t>
      </w:r>
      <w:r w:rsidR="009102A3">
        <w:rPr>
          <w:rStyle w:val="INSTRUCTIONTEXTChar"/>
        </w:rPr>
        <w:t xml:space="preserve"> </w:t>
      </w:r>
      <w:r>
        <w:rPr>
          <w:rStyle w:val="INSTRUCTIONTEXTChar"/>
        </w:rPr>
        <w:t>Modify for</w:t>
      </w:r>
      <w:r w:rsidRPr="00EA4AB0">
        <w:rPr>
          <w:rStyle w:val="INSTRUCTIONTEXTChar"/>
        </w:rPr>
        <w:t xml:space="preserve"> specific project.</w:t>
      </w:r>
      <w:r>
        <w:rPr>
          <w:rStyle w:val="INSTRUCTIONTEXTChar"/>
        </w:rPr>
        <w:t xml:space="preserve"> </w:t>
      </w:r>
      <w:r w:rsidR="00C429ED">
        <w:rPr>
          <w:rStyle w:val="INSTRUCTIONTEXTChar"/>
        </w:rPr>
        <w:t xml:space="preserve"> </w:t>
      </w:r>
      <w:r>
        <w:rPr>
          <w:rStyle w:val="INSTRUCTIONTEXTChar"/>
        </w:rPr>
        <w:t xml:space="preserve">Some Process Maps may need to be removed, while some </w:t>
      </w:r>
      <w:r w:rsidR="003A10C6">
        <w:rPr>
          <w:rStyle w:val="INSTRUCTIONTEXTChar"/>
        </w:rPr>
        <w:t xml:space="preserve">process maps </w:t>
      </w:r>
      <w:r>
        <w:rPr>
          <w:rStyle w:val="INSTRUCTIONTEXTChar"/>
        </w:rPr>
        <w:t>may need to be added.</w:t>
      </w:r>
    </w:p>
    <w:p w14:paraId="07F5D36C" w14:textId="77777777" w:rsidR="00B71895" w:rsidRDefault="00B71895" w:rsidP="0064547C">
      <w:pPr>
        <w:pStyle w:val="ExampleTEXT"/>
        <w:numPr>
          <w:ilvl w:val="1"/>
          <w:numId w:val="4"/>
        </w:numPr>
      </w:pPr>
      <w:r w:rsidRPr="005118A8">
        <w:t>Existing Conditions Modeling</w:t>
      </w:r>
    </w:p>
    <w:p w14:paraId="7CBC9A6A" w14:textId="77777777" w:rsidR="00B71895" w:rsidRDefault="00B71895" w:rsidP="0064547C">
      <w:pPr>
        <w:pStyle w:val="ExampleTEXT"/>
        <w:numPr>
          <w:ilvl w:val="1"/>
          <w:numId w:val="4"/>
        </w:numPr>
      </w:pPr>
      <w:r w:rsidRPr="005118A8">
        <w:t>Cost Estimation</w:t>
      </w:r>
    </w:p>
    <w:p w14:paraId="6A7CDFF2" w14:textId="1F989389" w:rsidR="00B71895" w:rsidRDefault="009102A3" w:rsidP="0064547C">
      <w:pPr>
        <w:pStyle w:val="ExampleTEXT"/>
        <w:numPr>
          <w:ilvl w:val="1"/>
          <w:numId w:val="4"/>
        </w:numPr>
      </w:pPr>
      <w:r>
        <w:t>Phase Planning (</w:t>
      </w:r>
      <w:r w:rsidR="00B71895" w:rsidRPr="005118A8">
        <w:t>4D Modeling</w:t>
      </w:r>
      <w:r>
        <w:t>)</w:t>
      </w:r>
    </w:p>
    <w:p w14:paraId="53A84877" w14:textId="77777777" w:rsidR="00B71895" w:rsidRDefault="00B71895" w:rsidP="0064547C">
      <w:pPr>
        <w:pStyle w:val="ExampleTEXT"/>
        <w:numPr>
          <w:ilvl w:val="1"/>
          <w:numId w:val="4"/>
        </w:numPr>
      </w:pPr>
      <w:r w:rsidRPr="005118A8">
        <w:t>Programming</w:t>
      </w:r>
    </w:p>
    <w:p w14:paraId="79F0D93D" w14:textId="77777777" w:rsidR="00B71895" w:rsidRDefault="00B71895" w:rsidP="0064547C">
      <w:pPr>
        <w:pStyle w:val="ExampleTEXT"/>
        <w:numPr>
          <w:ilvl w:val="1"/>
          <w:numId w:val="4"/>
        </w:numPr>
      </w:pPr>
      <w:r w:rsidRPr="005118A8">
        <w:t>Site Analysis</w:t>
      </w:r>
    </w:p>
    <w:p w14:paraId="27CAFB76" w14:textId="77777777" w:rsidR="00B71895" w:rsidRDefault="00B71895" w:rsidP="0064547C">
      <w:pPr>
        <w:pStyle w:val="ExampleTEXT"/>
        <w:numPr>
          <w:ilvl w:val="1"/>
          <w:numId w:val="4"/>
        </w:numPr>
      </w:pPr>
      <w:r w:rsidRPr="005118A8">
        <w:t>Design Reviews</w:t>
      </w:r>
    </w:p>
    <w:p w14:paraId="311DB2E9" w14:textId="77777777" w:rsidR="00B71895" w:rsidRDefault="00B71895" w:rsidP="0064547C">
      <w:pPr>
        <w:pStyle w:val="ExampleTEXT"/>
        <w:numPr>
          <w:ilvl w:val="1"/>
          <w:numId w:val="4"/>
        </w:numPr>
      </w:pPr>
      <w:r w:rsidRPr="005118A8">
        <w:t>Design Authoring</w:t>
      </w:r>
    </w:p>
    <w:p w14:paraId="5B6574B4" w14:textId="77777777" w:rsidR="00B71895" w:rsidRDefault="00B71895" w:rsidP="0064547C">
      <w:pPr>
        <w:pStyle w:val="ExampleTEXT"/>
        <w:numPr>
          <w:ilvl w:val="1"/>
          <w:numId w:val="4"/>
        </w:numPr>
      </w:pPr>
      <w:r w:rsidRPr="005118A8">
        <w:t>Energy Analysis</w:t>
      </w:r>
    </w:p>
    <w:p w14:paraId="5E3AF1FC" w14:textId="77777777" w:rsidR="00B71895" w:rsidRDefault="00B71895" w:rsidP="0064547C">
      <w:pPr>
        <w:pStyle w:val="ExampleTEXT"/>
        <w:numPr>
          <w:ilvl w:val="1"/>
          <w:numId w:val="4"/>
        </w:numPr>
      </w:pPr>
      <w:r w:rsidRPr="005118A8">
        <w:t>Structural Analysis</w:t>
      </w:r>
    </w:p>
    <w:p w14:paraId="16622D29" w14:textId="77777777" w:rsidR="00B71895" w:rsidRDefault="00B71895" w:rsidP="0064547C">
      <w:pPr>
        <w:pStyle w:val="ExampleTEXT"/>
        <w:numPr>
          <w:ilvl w:val="1"/>
          <w:numId w:val="4"/>
        </w:numPr>
      </w:pPr>
      <w:r w:rsidRPr="005118A8">
        <w:t>Lighting Analysis</w:t>
      </w:r>
    </w:p>
    <w:p w14:paraId="4F6B44DA" w14:textId="77777777" w:rsidR="00B71895" w:rsidRDefault="00B71895" w:rsidP="0064547C">
      <w:pPr>
        <w:pStyle w:val="ExampleTEXT"/>
        <w:numPr>
          <w:ilvl w:val="1"/>
          <w:numId w:val="4"/>
        </w:numPr>
      </w:pPr>
      <w:r w:rsidRPr="005118A8">
        <w:t>3D Coordination</w:t>
      </w:r>
    </w:p>
    <w:p w14:paraId="613D398F" w14:textId="77777777" w:rsidR="00B71895" w:rsidRDefault="00B71895" w:rsidP="0064547C">
      <w:pPr>
        <w:pStyle w:val="ExampleTEXT"/>
        <w:numPr>
          <w:ilvl w:val="1"/>
          <w:numId w:val="4"/>
        </w:numPr>
      </w:pPr>
      <w:r w:rsidRPr="005118A8">
        <w:t>Site Utilization Planning</w:t>
      </w:r>
    </w:p>
    <w:p w14:paraId="04D5FF0A" w14:textId="77777777" w:rsidR="00B71895" w:rsidRDefault="00B71895" w:rsidP="0064547C">
      <w:pPr>
        <w:pStyle w:val="ExampleTEXT"/>
        <w:numPr>
          <w:ilvl w:val="1"/>
          <w:numId w:val="4"/>
        </w:numPr>
      </w:pPr>
      <w:r w:rsidRPr="005118A8">
        <w:t>3D Control and Planning</w:t>
      </w:r>
    </w:p>
    <w:p w14:paraId="20A5DF2D" w14:textId="77777777" w:rsidR="00B71895" w:rsidRDefault="00B71895" w:rsidP="0064547C">
      <w:pPr>
        <w:pStyle w:val="ExampleTEXT"/>
        <w:numPr>
          <w:ilvl w:val="1"/>
          <w:numId w:val="4"/>
        </w:numPr>
      </w:pPr>
      <w:r w:rsidRPr="005118A8">
        <w:t>Record Modeling</w:t>
      </w:r>
    </w:p>
    <w:p w14:paraId="166F9233" w14:textId="77777777" w:rsidR="00B71895" w:rsidRDefault="00B71895" w:rsidP="0064547C">
      <w:pPr>
        <w:pStyle w:val="ExampleTEXT"/>
        <w:numPr>
          <w:ilvl w:val="1"/>
          <w:numId w:val="4"/>
        </w:numPr>
      </w:pPr>
      <w:r w:rsidRPr="005118A8">
        <w:t>Maintenance Scheduling</w:t>
      </w:r>
    </w:p>
    <w:p w14:paraId="514861A1" w14:textId="77777777" w:rsidR="00B71895" w:rsidRDefault="00B71895" w:rsidP="0064547C">
      <w:pPr>
        <w:pStyle w:val="ExampleTEXT"/>
        <w:numPr>
          <w:ilvl w:val="1"/>
          <w:numId w:val="4"/>
        </w:numPr>
      </w:pPr>
      <w:r w:rsidRPr="005118A8">
        <w:t>Building System Analysis</w:t>
      </w:r>
    </w:p>
    <w:p w14:paraId="60D632AE" w14:textId="77777777" w:rsidR="00C97B7F" w:rsidRPr="00B71895" w:rsidRDefault="00B71895" w:rsidP="00C429ED">
      <w:pPr>
        <w:pStyle w:val="ExampleTEXT"/>
        <w:ind w:left="1080"/>
      </w:pPr>
      <w:r>
        <w:t>[</w:t>
      </w:r>
      <w:r w:rsidR="009F5475">
        <w:t>Delete</w:t>
      </w:r>
      <w:r>
        <w:t xml:space="preserve"> unused or add additional process maps from list]</w:t>
      </w:r>
    </w:p>
    <w:p w14:paraId="3B7D5C9B" w14:textId="77777777" w:rsidR="00EF458D" w:rsidRDefault="00EF458D" w:rsidP="0064547C">
      <w:pPr>
        <w:pStyle w:val="ExampleTEXT"/>
      </w:pPr>
      <w:bookmarkStart w:id="13" w:name="_Toc243887585"/>
    </w:p>
    <w:p w14:paraId="535683AB" w14:textId="77777777" w:rsidR="00EF458D" w:rsidRDefault="00EF458D" w:rsidP="00EC263C">
      <w:pPr>
        <w:pStyle w:val="Style1"/>
        <w:sectPr w:rsidR="00EF458D" w:rsidSect="00B424A6">
          <w:pgSz w:w="12240" w:h="15840"/>
          <w:pgMar w:top="1440" w:right="1440" w:bottom="1440" w:left="1440" w:header="720" w:footer="720" w:gutter="0"/>
          <w:cols w:space="720"/>
          <w:docGrid w:linePitch="360"/>
        </w:sectPr>
      </w:pPr>
    </w:p>
    <w:p w14:paraId="39061D66" w14:textId="77777777" w:rsidR="00C8359A" w:rsidRPr="00F016A8" w:rsidRDefault="00642777" w:rsidP="00EC263C">
      <w:pPr>
        <w:pStyle w:val="Style1"/>
        <w:rPr>
          <w:color w:val="1F497D"/>
        </w:rPr>
      </w:pPr>
      <w:bookmarkStart w:id="14" w:name="_Toc254593277"/>
      <w:r>
        <w:lastRenderedPageBreak/>
        <w:t>Section G</w:t>
      </w:r>
      <w:r w:rsidR="009F5475">
        <w:t>: BIM Information Exchang</w:t>
      </w:r>
      <w:r w:rsidR="008B3C92">
        <w:t>es</w:t>
      </w:r>
      <w:bookmarkEnd w:id="13"/>
      <w:bookmarkEnd w:id="14"/>
    </w:p>
    <w:p w14:paraId="3AA2A992" w14:textId="5EBAC5AB" w:rsidR="009F5475" w:rsidRDefault="009F5475" w:rsidP="0064547C">
      <w:pPr>
        <w:pStyle w:val="ExampleTEXT"/>
      </w:pPr>
      <w:r>
        <w:t xml:space="preserve">Model elements by discipline, level of detail, and any specific attributes important to the project are documented using information exchange worksheet. </w:t>
      </w:r>
      <w:r w:rsidR="0064547C">
        <w:t xml:space="preserve"> </w:t>
      </w:r>
      <w:r>
        <w:t xml:space="preserve">See Chapter </w:t>
      </w:r>
      <w:proofErr w:type="gramStart"/>
      <w:r>
        <w:t>Four</w:t>
      </w:r>
      <w:proofErr w:type="gramEnd"/>
      <w:r>
        <w:t xml:space="preserve">: Defining the Requirements for Information Exchanges in the BIM Project Execution Planning Guide for details on completing this template. </w:t>
      </w:r>
    </w:p>
    <w:p w14:paraId="0D5025E0" w14:textId="77777777" w:rsidR="00522082" w:rsidRPr="00522082" w:rsidRDefault="009F5475" w:rsidP="009F5475">
      <w:pPr>
        <w:pStyle w:val="ListParagraph"/>
        <w:numPr>
          <w:ilvl w:val="0"/>
          <w:numId w:val="5"/>
        </w:numPr>
        <w:spacing w:after="240" w:line="276" w:lineRule="auto"/>
        <w:rPr>
          <w:b/>
          <w:smallCaps/>
        </w:rPr>
      </w:pPr>
      <w:r w:rsidRPr="00522082">
        <w:rPr>
          <w:b/>
          <w:smallCaps/>
        </w:rPr>
        <w:t>L</w:t>
      </w:r>
      <w:r w:rsidR="00522082" w:rsidRPr="00522082">
        <w:rPr>
          <w:b/>
          <w:smallCaps/>
        </w:rPr>
        <w:t xml:space="preserve">ist of Information Exchange Worksheet(s): Attachment </w:t>
      </w:r>
      <w:r w:rsidR="00C7611C">
        <w:rPr>
          <w:b/>
          <w:smallCaps/>
        </w:rPr>
        <w:fldChar w:fldCharType="begin"/>
      </w:r>
      <w:r w:rsidR="00025BC8">
        <w:rPr>
          <w:b/>
          <w:smallCaps/>
        </w:rPr>
        <w:instrText xml:space="preserve"> REF _Ref253573099 \w \h </w:instrText>
      </w:r>
      <w:r w:rsidR="00C7611C">
        <w:rPr>
          <w:b/>
          <w:smallCaps/>
        </w:rPr>
      </w:r>
      <w:r w:rsidR="00C7611C">
        <w:rPr>
          <w:b/>
          <w:smallCaps/>
        </w:rPr>
        <w:fldChar w:fldCharType="separate"/>
      </w:r>
      <w:r w:rsidR="00B52195">
        <w:rPr>
          <w:b/>
          <w:smallCaps/>
        </w:rPr>
        <w:t>4</w:t>
      </w:r>
      <w:r w:rsidR="00C7611C">
        <w:rPr>
          <w:b/>
          <w:smallCaps/>
        </w:rPr>
        <w:fldChar w:fldCharType="end"/>
      </w:r>
    </w:p>
    <w:p w14:paraId="56C9C210" w14:textId="701CEFAC" w:rsidR="009F5475" w:rsidRPr="003A10C6" w:rsidRDefault="008B3C92" w:rsidP="00522082">
      <w:pPr>
        <w:pStyle w:val="ListParagraph"/>
        <w:spacing w:after="240" w:line="276" w:lineRule="auto"/>
        <w:ind w:left="360"/>
        <w:rPr>
          <w:b/>
        </w:rPr>
      </w:pPr>
      <w:r>
        <w:rPr>
          <w:noProof/>
          <w:color w:val="808080"/>
          <w:sz w:val="16"/>
        </w:rPr>
        <w:drawing>
          <wp:anchor distT="0" distB="0" distL="114300" distR="114300" simplePos="0" relativeHeight="251663360" behindDoc="0" locked="0" layoutInCell="1" allowOverlap="1" wp14:editId="1C139AF0">
            <wp:simplePos x="0" y="0"/>
            <wp:positionH relativeFrom="margin">
              <wp:posOffset>2190750</wp:posOffset>
            </wp:positionH>
            <wp:positionV relativeFrom="paragraph">
              <wp:posOffset>342900</wp:posOffset>
            </wp:positionV>
            <wp:extent cx="3657600" cy="2528570"/>
            <wp:effectExtent l="19050" t="0" r="0" b="0"/>
            <wp:wrapSquare wrapText="bothSides"/>
            <wp:docPr id="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cstate="print"/>
                    <a:srcRect/>
                    <a:stretch>
                      <a:fillRect/>
                    </a:stretch>
                  </pic:blipFill>
                  <pic:spPr bwMode="auto">
                    <a:xfrm>
                      <a:off x="0" y="0"/>
                      <a:ext cx="3657600" cy="2528570"/>
                    </a:xfrm>
                    <a:prstGeom prst="rect">
                      <a:avLst/>
                    </a:prstGeom>
                    <a:noFill/>
                    <a:ln w="9525">
                      <a:noFill/>
                      <a:miter lim="800000"/>
                      <a:headEnd/>
                      <a:tailEnd/>
                    </a:ln>
                  </pic:spPr>
                </pic:pic>
              </a:graphicData>
            </a:graphic>
          </wp:anchor>
        </w:drawing>
      </w:r>
      <w:r w:rsidR="009F5475" w:rsidRPr="00EA4AB0">
        <w:rPr>
          <w:rStyle w:val="INSTRUCTIONTEXTChar"/>
        </w:rPr>
        <w:t>The f</w:t>
      </w:r>
      <w:r w:rsidR="009F5475">
        <w:rPr>
          <w:rStyle w:val="INSTRUCTIONTEXTChar"/>
        </w:rPr>
        <w:t xml:space="preserve">ollowing are examples. </w:t>
      </w:r>
      <w:r w:rsidR="0064547C">
        <w:rPr>
          <w:rStyle w:val="INSTRUCTIONTEXTChar"/>
        </w:rPr>
        <w:t xml:space="preserve"> </w:t>
      </w:r>
      <w:r w:rsidR="009F5475">
        <w:rPr>
          <w:rStyle w:val="INSTRUCTIONTEXTChar"/>
        </w:rPr>
        <w:t>Modify for</w:t>
      </w:r>
      <w:r w:rsidR="009F5475" w:rsidRPr="00EA4AB0">
        <w:rPr>
          <w:rStyle w:val="INSTRUCTIONTEXTChar"/>
        </w:rPr>
        <w:t xml:space="preserve"> specific project.</w:t>
      </w:r>
      <w:r w:rsidR="009F5475">
        <w:rPr>
          <w:rStyle w:val="INSTRUCTIONTEXTChar"/>
        </w:rPr>
        <w:t xml:space="preserve"> </w:t>
      </w:r>
      <w:r w:rsidR="0064547C">
        <w:rPr>
          <w:rStyle w:val="INSTRUCTIONTEXTChar"/>
        </w:rPr>
        <w:t xml:space="preserve"> </w:t>
      </w:r>
      <w:r w:rsidR="009F5475">
        <w:rPr>
          <w:rStyle w:val="INSTRUCTIONTEXTChar"/>
        </w:rPr>
        <w:t xml:space="preserve">Some Information Exchanges may need to be removed, while some </w:t>
      </w:r>
      <w:r w:rsidR="003A10C6">
        <w:rPr>
          <w:rStyle w:val="INSTRUCTIONTEXTChar"/>
        </w:rPr>
        <w:t>Information E</w:t>
      </w:r>
      <w:r w:rsidR="009F5475">
        <w:rPr>
          <w:rStyle w:val="INSTRUCTIONTEXTChar"/>
        </w:rPr>
        <w:t>xchanges may need to be added.</w:t>
      </w:r>
      <w:r w:rsidR="00186F92">
        <w:rPr>
          <w:rStyle w:val="INSTRUCTIONTEXTChar"/>
        </w:rPr>
        <w:t xml:space="preserve"> </w:t>
      </w:r>
    </w:p>
    <w:p w14:paraId="1526C8CA" w14:textId="77777777" w:rsidR="009F5475" w:rsidRPr="005118A8" w:rsidRDefault="009F5475" w:rsidP="0064547C">
      <w:pPr>
        <w:pStyle w:val="INSTRUCTIONTEXT"/>
        <w:numPr>
          <w:ilvl w:val="1"/>
          <w:numId w:val="5"/>
        </w:numPr>
      </w:pPr>
      <w:r w:rsidRPr="005118A8">
        <w:t>Existing Conditions Modeling</w:t>
      </w:r>
    </w:p>
    <w:p w14:paraId="0BF1B338" w14:textId="77777777" w:rsidR="009F5475" w:rsidRPr="005118A8" w:rsidRDefault="009F5475" w:rsidP="0064547C">
      <w:pPr>
        <w:pStyle w:val="INSTRUCTIONTEXT"/>
        <w:numPr>
          <w:ilvl w:val="1"/>
          <w:numId w:val="5"/>
        </w:numPr>
      </w:pPr>
      <w:r w:rsidRPr="005118A8">
        <w:t>Cost Estimation</w:t>
      </w:r>
    </w:p>
    <w:p w14:paraId="527529E8" w14:textId="7158F25B" w:rsidR="009F5475" w:rsidRPr="005118A8" w:rsidRDefault="009102A3" w:rsidP="0064547C">
      <w:pPr>
        <w:pStyle w:val="INSTRUCTIONTEXT"/>
        <w:numPr>
          <w:ilvl w:val="1"/>
          <w:numId w:val="5"/>
        </w:numPr>
      </w:pPr>
      <w:r>
        <w:t>Phase Planning (</w:t>
      </w:r>
      <w:r w:rsidR="00CF5EAE">
        <w:t>4D Modeling</w:t>
      </w:r>
      <w:r>
        <w:t>)</w:t>
      </w:r>
    </w:p>
    <w:p w14:paraId="73D59CD1" w14:textId="77777777" w:rsidR="009F5475" w:rsidRPr="005118A8" w:rsidRDefault="009F5475" w:rsidP="0064547C">
      <w:pPr>
        <w:pStyle w:val="INSTRUCTIONTEXT"/>
        <w:numPr>
          <w:ilvl w:val="1"/>
          <w:numId w:val="5"/>
        </w:numPr>
      </w:pPr>
      <w:r w:rsidRPr="005118A8">
        <w:t>Programming</w:t>
      </w:r>
    </w:p>
    <w:p w14:paraId="64EE0193" w14:textId="77777777" w:rsidR="009F5475" w:rsidRPr="005118A8" w:rsidRDefault="009F5475" w:rsidP="0064547C">
      <w:pPr>
        <w:pStyle w:val="INSTRUCTIONTEXT"/>
        <w:numPr>
          <w:ilvl w:val="1"/>
          <w:numId w:val="5"/>
        </w:numPr>
      </w:pPr>
      <w:r w:rsidRPr="005118A8">
        <w:t>Site Analysis</w:t>
      </w:r>
    </w:p>
    <w:p w14:paraId="19BF43CA" w14:textId="77777777" w:rsidR="009F5475" w:rsidRPr="005118A8" w:rsidRDefault="009F5475" w:rsidP="0064547C">
      <w:pPr>
        <w:pStyle w:val="INSTRUCTIONTEXT"/>
        <w:numPr>
          <w:ilvl w:val="1"/>
          <w:numId w:val="5"/>
        </w:numPr>
      </w:pPr>
      <w:r w:rsidRPr="005118A8">
        <w:t>Design Reviews</w:t>
      </w:r>
    </w:p>
    <w:p w14:paraId="599858A0" w14:textId="77777777" w:rsidR="009F5475" w:rsidRPr="005118A8" w:rsidRDefault="009F5475" w:rsidP="0064547C">
      <w:pPr>
        <w:pStyle w:val="INSTRUCTIONTEXT"/>
        <w:numPr>
          <w:ilvl w:val="1"/>
          <w:numId w:val="5"/>
        </w:numPr>
      </w:pPr>
      <w:r w:rsidRPr="005118A8">
        <w:t>Design Authoring</w:t>
      </w:r>
    </w:p>
    <w:p w14:paraId="448CCD76" w14:textId="77777777" w:rsidR="009F5475" w:rsidRPr="005118A8" w:rsidRDefault="009F5475" w:rsidP="0064547C">
      <w:pPr>
        <w:pStyle w:val="INSTRUCTIONTEXT"/>
        <w:numPr>
          <w:ilvl w:val="1"/>
          <w:numId w:val="5"/>
        </w:numPr>
      </w:pPr>
      <w:r w:rsidRPr="005118A8">
        <w:t>Energy Analysis</w:t>
      </w:r>
    </w:p>
    <w:p w14:paraId="68B311D0" w14:textId="77777777" w:rsidR="009F5475" w:rsidRPr="005118A8" w:rsidRDefault="009F5475" w:rsidP="0064547C">
      <w:pPr>
        <w:pStyle w:val="INSTRUCTIONTEXT"/>
        <w:numPr>
          <w:ilvl w:val="1"/>
          <w:numId w:val="5"/>
        </w:numPr>
      </w:pPr>
      <w:r w:rsidRPr="005118A8">
        <w:t>Structural Analysis</w:t>
      </w:r>
    </w:p>
    <w:p w14:paraId="38BF529F" w14:textId="77777777" w:rsidR="009F5475" w:rsidRPr="005118A8" w:rsidRDefault="009F5475" w:rsidP="0064547C">
      <w:pPr>
        <w:pStyle w:val="INSTRUCTIONTEXT"/>
        <w:numPr>
          <w:ilvl w:val="1"/>
          <w:numId w:val="5"/>
        </w:numPr>
      </w:pPr>
      <w:r w:rsidRPr="005118A8">
        <w:t>Lighting Analysis</w:t>
      </w:r>
    </w:p>
    <w:p w14:paraId="1ED1737B" w14:textId="77777777" w:rsidR="009F5475" w:rsidRPr="005118A8" w:rsidRDefault="009F5475" w:rsidP="0064547C">
      <w:pPr>
        <w:pStyle w:val="INSTRUCTIONTEXT"/>
        <w:numPr>
          <w:ilvl w:val="1"/>
          <w:numId w:val="5"/>
        </w:numPr>
      </w:pPr>
      <w:r w:rsidRPr="005118A8">
        <w:t>3D Coordination</w:t>
      </w:r>
    </w:p>
    <w:p w14:paraId="644807BA" w14:textId="77777777" w:rsidR="009F5475" w:rsidRPr="005118A8" w:rsidRDefault="009F5475" w:rsidP="0064547C">
      <w:pPr>
        <w:pStyle w:val="INSTRUCTIONTEXT"/>
        <w:numPr>
          <w:ilvl w:val="1"/>
          <w:numId w:val="5"/>
        </w:numPr>
      </w:pPr>
      <w:r w:rsidRPr="005118A8">
        <w:t>Site Utilization Planning</w:t>
      </w:r>
    </w:p>
    <w:p w14:paraId="3A5D66CD" w14:textId="77777777" w:rsidR="009F5475" w:rsidRPr="005118A8" w:rsidRDefault="009F5475" w:rsidP="0064547C">
      <w:pPr>
        <w:pStyle w:val="INSTRUCTIONTEXT"/>
        <w:numPr>
          <w:ilvl w:val="1"/>
          <w:numId w:val="5"/>
        </w:numPr>
      </w:pPr>
      <w:r w:rsidRPr="005118A8">
        <w:t>3D Control and Planning</w:t>
      </w:r>
    </w:p>
    <w:p w14:paraId="2C3DA675" w14:textId="77777777" w:rsidR="009F5475" w:rsidRPr="005118A8" w:rsidRDefault="009F5475" w:rsidP="0064547C">
      <w:pPr>
        <w:pStyle w:val="INSTRUCTIONTEXT"/>
        <w:numPr>
          <w:ilvl w:val="1"/>
          <w:numId w:val="5"/>
        </w:numPr>
      </w:pPr>
      <w:r w:rsidRPr="005118A8">
        <w:t>Record Modeling</w:t>
      </w:r>
    </w:p>
    <w:p w14:paraId="5427A421" w14:textId="77777777" w:rsidR="009F5475" w:rsidRPr="005118A8" w:rsidRDefault="009F5475" w:rsidP="0064547C">
      <w:pPr>
        <w:pStyle w:val="INSTRUCTIONTEXT"/>
        <w:numPr>
          <w:ilvl w:val="1"/>
          <w:numId w:val="5"/>
        </w:numPr>
      </w:pPr>
      <w:r w:rsidRPr="005118A8">
        <w:t>Maintenance Scheduling</w:t>
      </w:r>
    </w:p>
    <w:p w14:paraId="0FD066B9" w14:textId="77777777" w:rsidR="009F5475" w:rsidRDefault="009F5475" w:rsidP="0064547C">
      <w:pPr>
        <w:pStyle w:val="INSTRUCTIONTEXT"/>
        <w:numPr>
          <w:ilvl w:val="1"/>
          <w:numId w:val="5"/>
        </w:numPr>
      </w:pPr>
      <w:r w:rsidRPr="005118A8">
        <w:t>Building System Analysis</w:t>
      </w:r>
    </w:p>
    <w:p w14:paraId="49018DCA" w14:textId="77777777" w:rsidR="009F5475" w:rsidRDefault="009F5475" w:rsidP="0064547C">
      <w:pPr>
        <w:pStyle w:val="INSTRUCTIONTEXT"/>
        <w:numPr>
          <w:ilvl w:val="1"/>
          <w:numId w:val="5"/>
        </w:numPr>
      </w:pPr>
      <w:r>
        <w:t xml:space="preserve">[Delete unused </w:t>
      </w:r>
      <w:r w:rsidR="008B3C92">
        <w:t xml:space="preserve">information exchanges </w:t>
      </w:r>
      <w:r>
        <w:t>from list]</w:t>
      </w:r>
      <w:r w:rsidR="00186F92" w:rsidRPr="00186F92">
        <w:rPr>
          <w:rStyle w:val="INSTRUCTIONTEXTChar"/>
        </w:rPr>
        <w:t xml:space="preserve"> </w:t>
      </w:r>
    </w:p>
    <w:p w14:paraId="5BA95C44" w14:textId="77777777" w:rsidR="00003447" w:rsidRDefault="00003447" w:rsidP="00003447">
      <w:pPr>
        <w:pStyle w:val="ListParagraph"/>
        <w:spacing w:before="240" w:after="240" w:line="276" w:lineRule="auto"/>
        <w:ind w:left="360"/>
        <w:rPr>
          <w:b/>
          <w:smallCaps/>
        </w:rPr>
      </w:pPr>
    </w:p>
    <w:p w14:paraId="027C67AB" w14:textId="77777777" w:rsidR="00003447" w:rsidRDefault="00003447" w:rsidP="00003447">
      <w:pPr>
        <w:pStyle w:val="ListParagraph"/>
        <w:spacing w:before="240" w:after="240" w:line="276" w:lineRule="auto"/>
        <w:ind w:left="360"/>
        <w:rPr>
          <w:b/>
          <w:smallCaps/>
        </w:rPr>
      </w:pPr>
    </w:p>
    <w:p w14:paraId="21237DD1" w14:textId="77777777" w:rsidR="0064547C" w:rsidRDefault="0064547C" w:rsidP="00003447">
      <w:pPr>
        <w:pStyle w:val="ListParagraph"/>
        <w:spacing w:before="240" w:after="240" w:line="276" w:lineRule="auto"/>
        <w:ind w:left="360"/>
        <w:rPr>
          <w:b/>
          <w:smallCaps/>
        </w:rPr>
      </w:pPr>
    </w:p>
    <w:p w14:paraId="79A1B228" w14:textId="77777777" w:rsidR="00522082" w:rsidRPr="00522082" w:rsidRDefault="00522082" w:rsidP="00E51323">
      <w:pPr>
        <w:pStyle w:val="ListParagraph"/>
        <w:numPr>
          <w:ilvl w:val="0"/>
          <w:numId w:val="5"/>
        </w:numPr>
        <w:spacing w:before="240" w:after="240" w:line="276" w:lineRule="auto"/>
        <w:rPr>
          <w:b/>
          <w:smallCaps/>
        </w:rPr>
      </w:pPr>
      <w:r>
        <w:rPr>
          <w:b/>
          <w:smallCaps/>
        </w:rPr>
        <w:t xml:space="preserve">Model Definition Worksheet: Attachment </w:t>
      </w:r>
      <w:r w:rsidR="00C7611C">
        <w:rPr>
          <w:b/>
          <w:smallCaps/>
        </w:rPr>
        <w:fldChar w:fldCharType="begin"/>
      </w:r>
      <w:r w:rsidR="00025BC8">
        <w:rPr>
          <w:b/>
          <w:smallCaps/>
        </w:rPr>
        <w:instrText xml:space="preserve"> REF _Ref253573107 \w \h </w:instrText>
      </w:r>
      <w:r w:rsidR="00C7611C">
        <w:rPr>
          <w:b/>
          <w:smallCaps/>
        </w:rPr>
      </w:r>
      <w:r w:rsidR="00C7611C">
        <w:rPr>
          <w:b/>
          <w:smallCaps/>
        </w:rPr>
        <w:fldChar w:fldCharType="separate"/>
      </w:r>
      <w:r w:rsidR="00B52195">
        <w:rPr>
          <w:b/>
          <w:smallCaps/>
        </w:rPr>
        <w:t>5</w:t>
      </w:r>
      <w:r w:rsidR="00C7611C">
        <w:rPr>
          <w:b/>
          <w:smallCaps/>
        </w:rPr>
        <w:fldChar w:fldCharType="end"/>
      </w:r>
    </w:p>
    <w:p w14:paraId="4B3C9AB9" w14:textId="77777777" w:rsidR="00522082" w:rsidRPr="00522082" w:rsidRDefault="00522082" w:rsidP="00522082">
      <w:pPr>
        <w:pStyle w:val="ListParagraph"/>
        <w:spacing w:after="240" w:line="276" w:lineRule="auto"/>
        <w:ind w:left="360"/>
        <w:rPr>
          <w:b/>
        </w:rPr>
      </w:pPr>
      <w:r>
        <w:rPr>
          <w:rStyle w:val="INSTRUCTIONTEXTChar"/>
        </w:rPr>
        <w:t>(Attach Model Definition Worksheet</w:t>
      </w:r>
      <w:r w:rsidRPr="00EA4AB0">
        <w:rPr>
          <w:rStyle w:val="INSTRUCTIONTEXTChar"/>
        </w:rPr>
        <w:t>)</w:t>
      </w:r>
    </w:p>
    <w:p w14:paraId="6F08953A" w14:textId="77777777" w:rsidR="00522082" w:rsidRDefault="008B3C92" w:rsidP="0064547C">
      <w:pPr>
        <w:pStyle w:val="INSTRUCTIONTEXT"/>
      </w:pPr>
      <w:r>
        <w:rPr>
          <w:noProof/>
        </w:rPr>
        <w:drawing>
          <wp:anchor distT="0" distB="0" distL="114300" distR="114300" simplePos="0" relativeHeight="251664384" behindDoc="0" locked="0" layoutInCell="1" allowOverlap="1" wp14:editId="372BAC8D">
            <wp:simplePos x="0" y="0"/>
            <wp:positionH relativeFrom="margin">
              <wp:align>right</wp:align>
            </wp:positionH>
            <wp:positionV relativeFrom="paragraph">
              <wp:posOffset>4445</wp:posOffset>
            </wp:positionV>
            <wp:extent cx="3657600" cy="2682875"/>
            <wp:effectExtent l="19050" t="0" r="0" b="0"/>
            <wp:wrapSquare wrapText="bothSides"/>
            <wp:docPr id="1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cstate="print"/>
                    <a:srcRect/>
                    <a:stretch>
                      <a:fillRect/>
                    </a:stretch>
                  </pic:blipFill>
                  <pic:spPr bwMode="auto">
                    <a:xfrm>
                      <a:off x="0" y="0"/>
                      <a:ext cx="3657600" cy="2682875"/>
                    </a:xfrm>
                    <a:prstGeom prst="rect">
                      <a:avLst/>
                    </a:prstGeom>
                    <a:noFill/>
                    <a:ln w="9525">
                      <a:noFill/>
                      <a:miter lim="800000"/>
                      <a:headEnd/>
                      <a:tailEnd/>
                    </a:ln>
                  </pic:spPr>
                </pic:pic>
              </a:graphicData>
            </a:graphic>
          </wp:anchor>
        </w:drawing>
      </w:r>
    </w:p>
    <w:p w14:paraId="3751D319" w14:textId="77777777" w:rsidR="00EF458D" w:rsidRDefault="00EF458D" w:rsidP="0064547C">
      <w:pPr>
        <w:pStyle w:val="INSTRUCTIONTEXT"/>
      </w:pPr>
    </w:p>
    <w:p w14:paraId="591C37D4" w14:textId="77777777" w:rsidR="00EF458D" w:rsidRDefault="00EF458D" w:rsidP="0064547C">
      <w:pPr>
        <w:pStyle w:val="INSTRUCTIONTEXT"/>
      </w:pPr>
    </w:p>
    <w:p w14:paraId="2A96A060" w14:textId="77777777" w:rsidR="00EF458D" w:rsidRDefault="00EF458D" w:rsidP="0064547C">
      <w:pPr>
        <w:pStyle w:val="INSTRUCTIONTEXT"/>
      </w:pPr>
    </w:p>
    <w:p w14:paraId="6F934CFA" w14:textId="77777777" w:rsidR="00EF458D" w:rsidRDefault="00EF458D" w:rsidP="0064547C">
      <w:pPr>
        <w:pStyle w:val="INSTRUCTIONTEXT"/>
      </w:pPr>
    </w:p>
    <w:p w14:paraId="00FD0551" w14:textId="77777777" w:rsidR="00EF458D" w:rsidRDefault="00EF458D" w:rsidP="0064547C">
      <w:pPr>
        <w:pStyle w:val="INSTRUCTIONTEXT"/>
      </w:pPr>
    </w:p>
    <w:p w14:paraId="05C19686" w14:textId="77777777" w:rsidR="00EF458D" w:rsidRDefault="00EF458D" w:rsidP="0064547C">
      <w:pPr>
        <w:pStyle w:val="INSTRUCTIONTEXT"/>
      </w:pPr>
    </w:p>
    <w:p w14:paraId="6EB83898" w14:textId="77777777" w:rsidR="00EF458D" w:rsidRPr="00522082" w:rsidRDefault="00EF458D" w:rsidP="0064547C">
      <w:pPr>
        <w:pStyle w:val="INSTRUCTIONTEXT"/>
      </w:pPr>
    </w:p>
    <w:p w14:paraId="2C60011C" w14:textId="77777777" w:rsidR="00EC263C" w:rsidRDefault="00EC263C" w:rsidP="00EC263C">
      <w:pPr>
        <w:pStyle w:val="Style1"/>
        <w:sectPr w:rsidR="00EC263C" w:rsidSect="00B424A6">
          <w:pgSz w:w="12240" w:h="15840"/>
          <w:pgMar w:top="1440" w:right="1440" w:bottom="1440" w:left="1440" w:header="720" w:footer="720" w:gutter="0"/>
          <w:cols w:space="720"/>
          <w:docGrid w:linePitch="360"/>
        </w:sectPr>
      </w:pPr>
    </w:p>
    <w:p w14:paraId="7A175A52" w14:textId="77777777" w:rsidR="00EC263C" w:rsidRDefault="00AB6D80" w:rsidP="00AB6D80">
      <w:pPr>
        <w:pStyle w:val="Style1"/>
      </w:pPr>
      <w:bookmarkStart w:id="15" w:name="_Toc243887587"/>
      <w:bookmarkStart w:id="16" w:name="_Toc252575786"/>
      <w:bookmarkStart w:id="17" w:name="_Toc254593278"/>
      <w:bookmarkStart w:id="18" w:name="_Toc243887588"/>
      <w:r w:rsidRPr="006D5F1B">
        <w:lastRenderedPageBreak/>
        <w:t xml:space="preserve">Section H: </w:t>
      </w:r>
      <w:bookmarkEnd w:id="15"/>
      <w:r w:rsidRPr="006D5F1B">
        <w:t>BIM and Facility Data Requirements</w:t>
      </w:r>
      <w:bookmarkEnd w:id="16"/>
      <w:bookmarkEnd w:id="17"/>
    </w:p>
    <w:p w14:paraId="6CF1031B" w14:textId="77777777" w:rsidR="00EF458D" w:rsidRPr="00AB6D80" w:rsidRDefault="00AB6D80" w:rsidP="0064547C">
      <w:pPr>
        <w:pStyle w:val="INSTRUCTIONTEXT"/>
      </w:pPr>
      <w:r>
        <w:t>The section should include the owners BIM requirements</w:t>
      </w:r>
      <w:proofErr w:type="gramStart"/>
      <w:r>
        <w:t xml:space="preserve">. </w:t>
      </w:r>
      <w:proofErr w:type="gramEnd"/>
      <w:r>
        <w:t xml:space="preserve">It is important that the </w:t>
      </w:r>
      <w:r w:rsidR="001F7927">
        <w:t>owner’s</w:t>
      </w:r>
      <w:r>
        <w:t xml:space="preserve"> requirements for BIM be considered so that the</w:t>
      </w:r>
      <w:r w:rsidR="001F7927">
        <w:t xml:space="preserve">y can be incorporated into the </w:t>
      </w:r>
      <w:r>
        <w:t>project</w:t>
      </w:r>
      <w:r w:rsidR="001F7927">
        <w:t xml:space="preserve">’s BIM process. </w:t>
      </w:r>
    </w:p>
    <w:p w14:paraId="751124CE" w14:textId="77777777" w:rsidR="00EF458D" w:rsidRDefault="00EF458D" w:rsidP="0064547C">
      <w:pPr>
        <w:pStyle w:val="ExampleTEXT"/>
      </w:pPr>
    </w:p>
    <w:p w14:paraId="2DBDF8BC" w14:textId="77777777" w:rsidR="00EF458D" w:rsidRDefault="00EF458D" w:rsidP="0064547C">
      <w:pPr>
        <w:pStyle w:val="ExampleTEXT"/>
      </w:pPr>
    </w:p>
    <w:p w14:paraId="6BFC0E8C" w14:textId="77777777" w:rsidR="00EF458D" w:rsidRDefault="00EF458D" w:rsidP="0064547C">
      <w:pPr>
        <w:pStyle w:val="ExampleTEXT"/>
      </w:pPr>
    </w:p>
    <w:p w14:paraId="3FC71149" w14:textId="77777777" w:rsidR="00EF458D" w:rsidRDefault="00EF458D" w:rsidP="0064547C">
      <w:pPr>
        <w:pStyle w:val="ExampleTEXT"/>
      </w:pPr>
    </w:p>
    <w:p w14:paraId="52EF043F" w14:textId="77777777" w:rsidR="00EF458D" w:rsidRDefault="00EF458D" w:rsidP="0064547C">
      <w:pPr>
        <w:pStyle w:val="ExampleTEXT"/>
      </w:pPr>
    </w:p>
    <w:p w14:paraId="3682BFDA" w14:textId="77777777" w:rsidR="00EF458D" w:rsidRDefault="00EF458D" w:rsidP="0064547C">
      <w:pPr>
        <w:pStyle w:val="ExampleTEXT"/>
      </w:pPr>
    </w:p>
    <w:p w14:paraId="5106D54D" w14:textId="77777777" w:rsidR="00EF458D" w:rsidRDefault="00EF458D" w:rsidP="0064547C">
      <w:pPr>
        <w:pStyle w:val="ExampleTEXT"/>
      </w:pPr>
    </w:p>
    <w:p w14:paraId="0E31D347" w14:textId="77777777" w:rsidR="00EF458D" w:rsidRDefault="00EF458D" w:rsidP="0064547C">
      <w:pPr>
        <w:pStyle w:val="ExampleTEXT"/>
      </w:pPr>
    </w:p>
    <w:p w14:paraId="2882F847" w14:textId="77777777" w:rsidR="00EF458D" w:rsidRDefault="00EF458D" w:rsidP="0064547C">
      <w:pPr>
        <w:pStyle w:val="ExampleTEXT"/>
      </w:pPr>
    </w:p>
    <w:p w14:paraId="437B7916" w14:textId="77777777" w:rsidR="00EF458D" w:rsidRDefault="00EF458D" w:rsidP="0064547C">
      <w:pPr>
        <w:pStyle w:val="ExampleTEXT"/>
      </w:pPr>
    </w:p>
    <w:p w14:paraId="72E10ACB" w14:textId="77777777" w:rsidR="00EF458D" w:rsidRDefault="00EF458D" w:rsidP="0064547C">
      <w:pPr>
        <w:pStyle w:val="ExampleTEXT"/>
      </w:pPr>
    </w:p>
    <w:p w14:paraId="3E680ABA" w14:textId="77777777" w:rsidR="00EF458D" w:rsidRPr="00F016A8" w:rsidRDefault="00EF458D" w:rsidP="0064547C">
      <w:pPr>
        <w:pStyle w:val="ExampleTEXT"/>
      </w:pPr>
    </w:p>
    <w:p w14:paraId="38705A83" w14:textId="77777777" w:rsidR="00EC263C" w:rsidRDefault="00EC263C" w:rsidP="00EC263C">
      <w:pPr>
        <w:pStyle w:val="Style1"/>
        <w:sectPr w:rsidR="00EC263C" w:rsidSect="00B424A6">
          <w:pgSz w:w="12240" w:h="15840"/>
          <w:pgMar w:top="1440" w:right="1440" w:bottom="1440" w:left="1440" w:header="720" w:footer="720" w:gutter="0"/>
          <w:cols w:space="720"/>
          <w:docGrid w:linePitch="360"/>
        </w:sectPr>
      </w:pPr>
    </w:p>
    <w:p w14:paraId="494D1E5E" w14:textId="77777777" w:rsidR="00F06F5C" w:rsidRDefault="007365A0" w:rsidP="00EC263C">
      <w:pPr>
        <w:pStyle w:val="Style1"/>
      </w:pPr>
      <w:bookmarkStart w:id="19" w:name="_Toc254593279"/>
      <w:r w:rsidRPr="00D22B05">
        <w:lastRenderedPageBreak/>
        <w:t>S</w:t>
      </w:r>
      <w:r w:rsidR="00D22B05">
        <w:t>ection I: C</w:t>
      </w:r>
      <w:r w:rsidR="00CF4806">
        <w:t>ollaboration Procedures</w:t>
      </w:r>
      <w:bookmarkEnd w:id="18"/>
      <w:bookmarkEnd w:id="19"/>
    </w:p>
    <w:p w14:paraId="2E92E0A1" w14:textId="77777777" w:rsidR="00A20FCE" w:rsidRPr="00522082" w:rsidRDefault="00A20FCE" w:rsidP="00A20FCE">
      <w:pPr>
        <w:pStyle w:val="ListParagraph"/>
        <w:numPr>
          <w:ilvl w:val="0"/>
          <w:numId w:val="16"/>
        </w:numPr>
        <w:spacing w:line="276" w:lineRule="auto"/>
        <w:rPr>
          <w:b/>
          <w:smallCaps/>
        </w:rPr>
      </w:pPr>
      <w:r w:rsidRPr="00522082">
        <w:rPr>
          <w:b/>
          <w:smallCaps/>
        </w:rPr>
        <w:t>C</w:t>
      </w:r>
      <w:r w:rsidR="00522082" w:rsidRPr="00522082">
        <w:rPr>
          <w:b/>
          <w:smallCaps/>
        </w:rPr>
        <w:t>ollaboration Strategy:</w:t>
      </w:r>
    </w:p>
    <w:p w14:paraId="53C04A38" w14:textId="699E76CB" w:rsidR="00A20FCE" w:rsidRDefault="00A20FCE" w:rsidP="00C429ED">
      <w:pPr>
        <w:pStyle w:val="ExampleTEXT"/>
        <w:ind w:left="360"/>
      </w:pPr>
      <w:r>
        <w:t xml:space="preserve">Describe how the project team will collaborate. </w:t>
      </w:r>
      <w:r w:rsidR="0064547C">
        <w:t xml:space="preserve"> </w:t>
      </w:r>
      <w:r>
        <w:t xml:space="preserve">Include items such as communication methods, document management and transfer, and record storage, etc.   </w:t>
      </w:r>
    </w:p>
    <w:p w14:paraId="12EC15FF" w14:textId="77777777" w:rsidR="00A20FCE" w:rsidRPr="003A2B7C" w:rsidRDefault="00A20FCE" w:rsidP="00A20FCE">
      <w:pPr>
        <w:pStyle w:val="ListParagraph"/>
        <w:numPr>
          <w:ilvl w:val="0"/>
          <w:numId w:val="16"/>
        </w:numPr>
        <w:spacing w:after="200" w:line="276" w:lineRule="auto"/>
        <w:rPr>
          <w:rStyle w:val="INSTRUCTIONTEXTChar"/>
          <w:b/>
          <w:smallCaps/>
          <w:color w:val="auto"/>
          <w:sz w:val="18"/>
        </w:rPr>
      </w:pPr>
      <w:r w:rsidRPr="003A2B7C">
        <w:rPr>
          <w:b/>
          <w:smallCaps/>
        </w:rPr>
        <w:t>M</w:t>
      </w:r>
      <w:r w:rsidR="003A2B7C" w:rsidRPr="003A2B7C">
        <w:rPr>
          <w:b/>
          <w:smallCaps/>
        </w:rPr>
        <w:t>eeting Procedures:</w:t>
      </w:r>
      <w:r w:rsidRPr="003A2B7C">
        <w:rPr>
          <w:b/>
          <w:smallCaps/>
        </w:rPr>
        <w:t xml:space="preserve"> </w:t>
      </w:r>
    </w:p>
    <w:p w14:paraId="06148E57" w14:textId="77777777" w:rsidR="00A20FCE" w:rsidRDefault="00A20FCE" w:rsidP="00642777">
      <w:pPr>
        <w:pStyle w:val="ListParagraph"/>
        <w:spacing w:after="120"/>
        <w:ind w:left="360"/>
        <w:rPr>
          <w:b/>
        </w:rPr>
      </w:pPr>
      <w:r>
        <w:rPr>
          <w:rStyle w:val="INSTRUCTIONTEXTChar"/>
        </w:rPr>
        <w:t>T</w:t>
      </w:r>
      <w:r w:rsidRPr="00EA4AB0">
        <w:rPr>
          <w:rStyle w:val="INSTRUCTIONTEXTChar"/>
        </w:rPr>
        <w:t>he following are examples of meeting</w:t>
      </w:r>
      <w:r>
        <w:rPr>
          <w:rStyle w:val="INSTRUCTIONTEXTChar"/>
        </w:rPr>
        <w:t>s</w:t>
      </w:r>
      <w:r w:rsidRPr="00EA4AB0">
        <w:rPr>
          <w:rStyle w:val="INSTRUCTIONTEXTChar"/>
        </w:rPr>
        <w:t xml:space="preserve"> that should be considered</w:t>
      </w:r>
      <w:r>
        <w:rPr>
          <w:rStyle w:val="INSTRUCTIONTEXTChar"/>
        </w:rPr>
        <w:t>.</w:t>
      </w:r>
    </w:p>
    <w:tbl>
      <w:tblPr>
        <w:tblW w:w="9086" w:type="dxa"/>
        <w:tblInd w:w="3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9" w:type="dxa"/>
          <w:left w:w="29" w:type="dxa"/>
          <w:bottom w:w="29" w:type="dxa"/>
          <w:right w:w="29" w:type="dxa"/>
        </w:tblCellMar>
        <w:tblLook w:val="04A0" w:firstRow="1" w:lastRow="0" w:firstColumn="1" w:lastColumn="0" w:noHBand="0" w:noVBand="1"/>
      </w:tblPr>
      <w:tblGrid>
        <w:gridCol w:w="2649"/>
        <w:gridCol w:w="1354"/>
        <w:gridCol w:w="1689"/>
        <w:gridCol w:w="1683"/>
        <w:gridCol w:w="1711"/>
      </w:tblGrid>
      <w:tr w:rsidR="003A10C6" w:rsidRPr="00D9311F" w14:paraId="036974B9" w14:textId="77777777" w:rsidTr="003A10C6">
        <w:trPr>
          <w:trHeight w:val="473"/>
        </w:trPr>
        <w:tc>
          <w:tcPr>
            <w:tcW w:w="2649" w:type="dxa"/>
            <w:shd w:val="clear" w:color="auto" w:fill="262626"/>
            <w:vAlign w:val="center"/>
          </w:tcPr>
          <w:p w14:paraId="5DA543A5" w14:textId="77777777" w:rsidR="003A10C6" w:rsidRPr="00272D5F" w:rsidRDefault="003A10C6" w:rsidP="00610491">
            <w:pPr>
              <w:jc w:val="center"/>
              <w:rPr>
                <w:b/>
                <w:color w:val="FFFFFF"/>
                <w:sz w:val="16"/>
              </w:rPr>
            </w:pPr>
            <w:r w:rsidRPr="00272D5F">
              <w:rPr>
                <w:b/>
                <w:color w:val="FFFFFF"/>
                <w:sz w:val="16"/>
              </w:rPr>
              <w:t>MEETING TYPE</w:t>
            </w:r>
          </w:p>
        </w:tc>
        <w:tc>
          <w:tcPr>
            <w:tcW w:w="1354" w:type="dxa"/>
            <w:shd w:val="clear" w:color="auto" w:fill="262626"/>
            <w:vAlign w:val="center"/>
          </w:tcPr>
          <w:p w14:paraId="2820F8F2" w14:textId="77777777" w:rsidR="003A10C6" w:rsidRPr="00272D5F" w:rsidRDefault="003A10C6" w:rsidP="00610491">
            <w:pPr>
              <w:jc w:val="center"/>
              <w:rPr>
                <w:b/>
                <w:color w:val="FFFFFF"/>
                <w:sz w:val="16"/>
              </w:rPr>
            </w:pPr>
            <w:r w:rsidRPr="00272D5F">
              <w:rPr>
                <w:b/>
                <w:color w:val="FFFFFF"/>
                <w:sz w:val="16"/>
              </w:rPr>
              <w:t>PROJECT STAGE</w:t>
            </w:r>
          </w:p>
        </w:tc>
        <w:tc>
          <w:tcPr>
            <w:tcW w:w="1689" w:type="dxa"/>
            <w:shd w:val="clear" w:color="auto" w:fill="262626"/>
            <w:vAlign w:val="center"/>
          </w:tcPr>
          <w:p w14:paraId="13FB13E3" w14:textId="77777777" w:rsidR="003A10C6" w:rsidRPr="00272D5F" w:rsidRDefault="003A10C6" w:rsidP="00610491">
            <w:pPr>
              <w:jc w:val="center"/>
              <w:rPr>
                <w:b/>
                <w:color w:val="FFFFFF"/>
                <w:sz w:val="16"/>
              </w:rPr>
            </w:pPr>
            <w:r w:rsidRPr="00272D5F">
              <w:rPr>
                <w:b/>
                <w:color w:val="FFFFFF"/>
                <w:sz w:val="16"/>
              </w:rPr>
              <w:t>FREQUENCY</w:t>
            </w:r>
          </w:p>
        </w:tc>
        <w:tc>
          <w:tcPr>
            <w:tcW w:w="1683" w:type="dxa"/>
            <w:shd w:val="clear" w:color="auto" w:fill="262626"/>
            <w:vAlign w:val="center"/>
          </w:tcPr>
          <w:p w14:paraId="2236B93E" w14:textId="77777777" w:rsidR="003A10C6" w:rsidRPr="00272D5F" w:rsidRDefault="003A10C6" w:rsidP="00610491">
            <w:pPr>
              <w:jc w:val="center"/>
              <w:rPr>
                <w:b/>
                <w:color w:val="FFFFFF"/>
                <w:sz w:val="16"/>
              </w:rPr>
            </w:pPr>
            <w:r w:rsidRPr="00272D5F">
              <w:rPr>
                <w:b/>
                <w:color w:val="FFFFFF"/>
                <w:sz w:val="16"/>
              </w:rPr>
              <w:t>PARTICIPANTS</w:t>
            </w:r>
          </w:p>
        </w:tc>
        <w:tc>
          <w:tcPr>
            <w:tcW w:w="1711" w:type="dxa"/>
            <w:shd w:val="clear" w:color="auto" w:fill="262626"/>
            <w:vAlign w:val="center"/>
          </w:tcPr>
          <w:p w14:paraId="286D47D5" w14:textId="77777777" w:rsidR="003A10C6" w:rsidRPr="00272D5F" w:rsidRDefault="003A10C6" w:rsidP="00610491">
            <w:pPr>
              <w:jc w:val="center"/>
              <w:rPr>
                <w:b/>
                <w:color w:val="FFFFFF"/>
                <w:sz w:val="16"/>
              </w:rPr>
            </w:pPr>
            <w:r w:rsidRPr="00272D5F">
              <w:rPr>
                <w:b/>
                <w:color w:val="FFFFFF"/>
                <w:sz w:val="16"/>
              </w:rPr>
              <w:t>LOCATION</w:t>
            </w:r>
          </w:p>
        </w:tc>
      </w:tr>
      <w:tr w:rsidR="003A10C6" w:rsidRPr="00D9311F" w14:paraId="6740C56F" w14:textId="77777777" w:rsidTr="003A10C6">
        <w:trPr>
          <w:trHeight w:val="467"/>
        </w:trPr>
        <w:tc>
          <w:tcPr>
            <w:tcW w:w="2649" w:type="dxa"/>
            <w:shd w:val="clear" w:color="auto" w:fill="FFFFFF"/>
            <w:vAlign w:val="center"/>
          </w:tcPr>
          <w:p w14:paraId="7FAF957A" w14:textId="77777777" w:rsidR="003A10C6" w:rsidRPr="00272D5F" w:rsidDel="00662579" w:rsidRDefault="003A10C6" w:rsidP="00610491">
            <w:pPr>
              <w:jc w:val="center"/>
              <w:rPr>
                <w:color w:val="808080"/>
                <w:sz w:val="16"/>
              </w:rPr>
            </w:pPr>
            <w:r w:rsidRPr="00272D5F">
              <w:rPr>
                <w:color w:val="808080"/>
                <w:sz w:val="16"/>
              </w:rPr>
              <w:t>BIM REQUIREMENTS KICK-OFF</w:t>
            </w:r>
          </w:p>
        </w:tc>
        <w:tc>
          <w:tcPr>
            <w:tcW w:w="1354" w:type="dxa"/>
            <w:shd w:val="clear" w:color="auto" w:fill="FFFFFF"/>
            <w:vAlign w:val="center"/>
          </w:tcPr>
          <w:p w14:paraId="0E0652F9" w14:textId="77777777" w:rsidR="003A10C6" w:rsidRPr="00272D5F" w:rsidDel="00662579" w:rsidRDefault="003A10C6" w:rsidP="00610491">
            <w:pPr>
              <w:jc w:val="center"/>
              <w:rPr>
                <w:color w:val="808080"/>
                <w:sz w:val="16"/>
              </w:rPr>
            </w:pPr>
          </w:p>
        </w:tc>
        <w:tc>
          <w:tcPr>
            <w:tcW w:w="1689" w:type="dxa"/>
            <w:shd w:val="clear" w:color="auto" w:fill="FFFFFF"/>
            <w:vAlign w:val="center"/>
          </w:tcPr>
          <w:p w14:paraId="23A9D26E" w14:textId="77777777" w:rsidR="003A10C6" w:rsidRPr="00272D5F" w:rsidDel="00662579" w:rsidRDefault="003A10C6" w:rsidP="00610491">
            <w:pPr>
              <w:jc w:val="center"/>
              <w:rPr>
                <w:color w:val="808080"/>
                <w:sz w:val="16"/>
              </w:rPr>
            </w:pPr>
          </w:p>
        </w:tc>
        <w:tc>
          <w:tcPr>
            <w:tcW w:w="1683" w:type="dxa"/>
            <w:shd w:val="clear" w:color="auto" w:fill="FFFFFF"/>
            <w:vAlign w:val="center"/>
          </w:tcPr>
          <w:p w14:paraId="44FA93BD" w14:textId="77777777" w:rsidR="003A10C6" w:rsidRPr="00272D5F" w:rsidDel="00662579" w:rsidRDefault="003A10C6" w:rsidP="00610491">
            <w:pPr>
              <w:jc w:val="center"/>
              <w:rPr>
                <w:color w:val="808080"/>
                <w:sz w:val="16"/>
              </w:rPr>
            </w:pPr>
          </w:p>
        </w:tc>
        <w:tc>
          <w:tcPr>
            <w:tcW w:w="1711" w:type="dxa"/>
            <w:shd w:val="clear" w:color="auto" w:fill="FFFFFF"/>
            <w:vAlign w:val="center"/>
          </w:tcPr>
          <w:p w14:paraId="5C0281F7" w14:textId="77777777" w:rsidR="003A10C6" w:rsidRPr="00272D5F" w:rsidDel="00662579" w:rsidRDefault="003A10C6" w:rsidP="00610491">
            <w:pPr>
              <w:jc w:val="center"/>
              <w:rPr>
                <w:color w:val="808080"/>
                <w:sz w:val="16"/>
              </w:rPr>
            </w:pPr>
          </w:p>
        </w:tc>
      </w:tr>
      <w:tr w:rsidR="003A10C6" w:rsidRPr="00D9311F" w14:paraId="5556B6E6" w14:textId="77777777" w:rsidTr="003A10C6">
        <w:trPr>
          <w:trHeight w:val="467"/>
        </w:trPr>
        <w:tc>
          <w:tcPr>
            <w:tcW w:w="2649" w:type="dxa"/>
            <w:shd w:val="clear" w:color="auto" w:fill="FFFFFF"/>
            <w:vAlign w:val="center"/>
          </w:tcPr>
          <w:p w14:paraId="3AE311F6" w14:textId="77777777" w:rsidR="003A10C6" w:rsidRPr="00272D5F" w:rsidRDefault="003A10C6" w:rsidP="00610491">
            <w:pPr>
              <w:jc w:val="center"/>
              <w:rPr>
                <w:color w:val="808080"/>
                <w:sz w:val="16"/>
              </w:rPr>
            </w:pPr>
            <w:r w:rsidRPr="00272D5F">
              <w:rPr>
                <w:color w:val="808080"/>
                <w:sz w:val="16"/>
              </w:rPr>
              <w:t>BIM EXECUTION PLAN DEMONSTRATION</w:t>
            </w:r>
          </w:p>
        </w:tc>
        <w:tc>
          <w:tcPr>
            <w:tcW w:w="1354" w:type="dxa"/>
            <w:shd w:val="clear" w:color="auto" w:fill="FFFFFF"/>
            <w:vAlign w:val="center"/>
          </w:tcPr>
          <w:p w14:paraId="3434CDA7" w14:textId="77777777" w:rsidR="003A10C6" w:rsidRPr="00272D5F" w:rsidRDefault="003A10C6" w:rsidP="00610491">
            <w:pPr>
              <w:jc w:val="center"/>
              <w:rPr>
                <w:color w:val="808080"/>
                <w:sz w:val="16"/>
              </w:rPr>
            </w:pPr>
          </w:p>
        </w:tc>
        <w:tc>
          <w:tcPr>
            <w:tcW w:w="1689" w:type="dxa"/>
            <w:shd w:val="clear" w:color="auto" w:fill="FFFFFF"/>
            <w:vAlign w:val="center"/>
          </w:tcPr>
          <w:p w14:paraId="68C25DDA" w14:textId="77777777" w:rsidR="003A10C6" w:rsidRPr="00272D5F" w:rsidRDefault="003A10C6" w:rsidP="00610491">
            <w:pPr>
              <w:jc w:val="center"/>
              <w:rPr>
                <w:color w:val="808080"/>
                <w:sz w:val="16"/>
              </w:rPr>
            </w:pPr>
          </w:p>
        </w:tc>
        <w:tc>
          <w:tcPr>
            <w:tcW w:w="1683" w:type="dxa"/>
            <w:shd w:val="clear" w:color="auto" w:fill="FFFFFF"/>
            <w:vAlign w:val="center"/>
          </w:tcPr>
          <w:p w14:paraId="03975A67" w14:textId="77777777" w:rsidR="003A10C6" w:rsidRPr="00272D5F" w:rsidRDefault="003A10C6" w:rsidP="00610491">
            <w:pPr>
              <w:jc w:val="center"/>
              <w:rPr>
                <w:color w:val="808080"/>
                <w:sz w:val="16"/>
              </w:rPr>
            </w:pPr>
          </w:p>
        </w:tc>
        <w:tc>
          <w:tcPr>
            <w:tcW w:w="1711" w:type="dxa"/>
            <w:shd w:val="clear" w:color="auto" w:fill="FFFFFF"/>
            <w:vAlign w:val="center"/>
          </w:tcPr>
          <w:p w14:paraId="6073CB9A" w14:textId="77777777" w:rsidR="003A10C6" w:rsidRPr="00272D5F" w:rsidRDefault="003A10C6" w:rsidP="00610491">
            <w:pPr>
              <w:jc w:val="center"/>
              <w:rPr>
                <w:color w:val="808080"/>
                <w:sz w:val="16"/>
              </w:rPr>
            </w:pPr>
          </w:p>
        </w:tc>
      </w:tr>
      <w:tr w:rsidR="003A10C6" w:rsidRPr="00D9311F" w14:paraId="460B8CBA" w14:textId="77777777" w:rsidTr="003A10C6">
        <w:trPr>
          <w:trHeight w:val="458"/>
        </w:trPr>
        <w:tc>
          <w:tcPr>
            <w:tcW w:w="2649" w:type="dxa"/>
            <w:shd w:val="clear" w:color="auto" w:fill="FFFFFF"/>
            <w:vAlign w:val="center"/>
          </w:tcPr>
          <w:p w14:paraId="7AB37B3B" w14:textId="77777777" w:rsidR="003A10C6" w:rsidRPr="00272D5F" w:rsidRDefault="003A10C6" w:rsidP="00610491">
            <w:pPr>
              <w:jc w:val="center"/>
              <w:rPr>
                <w:sz w:val="16"/>
              </w:rPr>
            </w:pPr>
            <w:r w:rsidRPr="00272D5F">
              <w:rPr>
                <w:color w:val="808080"/>
                <w:sz w:val="16"/>
              </w:rPr>
              <w:t xml:space="preserve">DESIGN COORDINATION </w:t>
            </w:r>
          </w:p>
        </w:tc>
        <w:tc>
          <w:tcPr>
            <w:tcW w:w="1354" w:type="dxa"/>
            <w:shd w:val="clear" w:color="auto" w:fill="FFFFFF"/>
            <w:vAlign w:val="center"/>
          </w:tcPr>
          <w:p w14:paraId="528B72EE" w14:textId="77777777" w:rsidR="003A10C6" w:rsidRPr="00272D5F" w:rsidRDefault="003A10C6" w:rsidP="00610491">
            <w:pPr>
              <w:jc w:val="center"/>
              <w:rPr>
                <w:sz w:val="16"/>
              </w:rPr>
            </w:pPr>
          </w:p>
        </w:tc>
        <w:tc>
          <w:tcPr>
            <w:tcW w:w="1689" w:type="dxa"/>
            <w:shd w:val="clear" w:color="auto" w:fill="FFFFFF"/>
            <w:vAlign w:val="center"/>
          </w:tcPr>
          <w:p w14:paraId="4AC4EEE6" w14:textId="77777777" w:rsidR="003A10C6" w:rsidRPr="00272D5F" w:rsidRDefault="003A10C6" w:rsidP="00610491">
            <w:pPr>
              <w:jc w:val="center"/>
              <w:rPr>
                <w:sz w:val="16"/>
              </w:rPr>
            </w:pPr>
          </w:p>
        </w:tc>
        <w:tc>
          <w:tcPr>
            <w:tcW w:w="1683" w:type="dxa"/>
            <w:shd w:val="clear" w:color="auto" w:fill="FFFFFF"/>
            <w:vAlign w:val="center"/>
          </w:tcPr>
          <w:p w14:paraId="000DD09D" w14:textId="77777777" w:rsidR="003A10C6" w:rsidRPr="00610491" w:rsidRDefault="003A10C6" w:rsidP="0064547C">
            <w:pPr>
              <w:pStyle w:val="INSTRUCTIONTEXT"/>
            </w:pPr>
          </w:p>
        </w:tc>
        <w:tc>
          <w:tcPr>
            <w:tcW w:w="1711" w:type="dxa"/>
            <w:shd w:val="clear" w:color="auto" w:fill="FFFFFF"/>
            <w:vAlign w:val="center"/>
          </w:tcPr>
          <w:p w14:paraId="2D08CF75" w14:textId="77777777" w:rsidR="003A10C6" w:rsidRPr="00272D5F" w:rsidRDefault="003A10C6" w:rsidP="00610491">
            <w:pPr>
              <w:jc w:val="center"/>
              <w:rPr>
                <w:sz w:val="16"/>
              </w:rPr>
            </w:pPr>
          </w:p>
        </w:tc>
      </w:tr>
      <w:tr w:rsidR="003A10C6" w:rsidRPr="00D9311F" w14:paraId="3FABC717" w14:textId="77777777" w:rsidTr="003A10C6">
        <w:trPr>
          <w:trHeight w:val="288"/>
        </w:trPr>
        <w:tc>
          <w:tcPr>
            <w:tcW w:w="2649" w:type="dxa"/>
            <w:shd w:val="clear" w:color="auto" w:fill="FFFFFF"/>
            <w:vAlign w:val="center"/>
          </w:tcPr>
          <w:p w14:paraId="44229F26" w14:textId="77777777" w:rsidR="003A10C6" w:rsidRPr="00610491" w:rsidRDefault="003A10C6" w:rsidP="00C429ED">
            <w:pPr>
              <w:jc w:val="center"/>
            </w:pPr>
            <w:r w:rsidRPr="00C429ED">
              <w:rPr>
                <w:color w:val="808080"/>
                <w:sz w:val="16"/>
              </w:rPr>
              <w:t>CONSTRUCTION OVER-THE-SHOULDER PROGRESS REVIEWS</w:t>
            </w:r>
          </w:p>
        </w:tc>
        <w:tc>
          <w:tcPr>
            <w:tcW w:w="1354" w:type="dxa"/>
            <w:shd w:val="clear" w:color="auto" w:fill="FFFFFF"/>
            <w:vAlign w:val="center"/>
          </w:tcPr>
          <w:p w14:paraId="7F405E00" w14:textId="77777777" w:rsidR="003A10C6" w:rsidRPr="00272D5F" w:rsidRDefault="003A10C6" w:rsidP="00610491">
            <w:pPr>
              <w:jc w:val="center"/>
              <w:rPr>
                <w:sz w:val="16"/>
              </w:rPr>
            </w:pPr>
          </w:p>
        </w:tc>
        <w:tc>
          <w:tcPr>
            <w:tcW w:w="1689" w:type="dxa"/>
            <w:shd w:val="clear" w:color="auto" w:fill="FFFFFF"/>
            <w:vAlign w:val="center"/>
          </w:tcPr>
          <w:p w14:paraId="6363271A" w14:textId="77777777" w:rsidR="003A10C6" w:rsidRPr="00272D5F" w:rsidRDefault="003A10C6" w:rsidP="00610491">
            <w:pPr>
              <w:jc w:val="center"/>
              <w:rPr>
                <w:sz w:val="16"/>
              </w:rPr>
            </w:pPr>
          </w:p>
        </w:tc>
        <w:tc>
          <w:tcPr>
            <w:tcW w:w="1683" w:type="dxa"/>
            <w:shd w:val="clear" w:color="auto" w:fill="FFFFFF"/>
            <w:vAlign w:val="center"/>
          </w:tcPr>
          <w:p w14:paraId="6DDFE915" w14:textId="77777777" w:rsidR="003A10C6" w:rsidRPr="00272D5F" w:rsidRDefault="003A10C6" w:rsidP="00610491">
            <w:pPr>
              <w:jc w:val="center"/>
              <w:rPr>
                <w:sz w:val="16"/>
              </w:rPr>
            </w:pPr>
          </w:p>
        </w:tc>
        <w:tc>
          <w:tcPr>
            <w:tcW w:w="1711" w:type="dxa"/>
            <w:shd w:val="clear" w:color="auto" w:fill="FFFFFF"/>
            <w:vAlign w:val="center"/>
          </w:tcPr>
          <w:p w14:paraId="41FDC643" w14:textId="77777777" w:rsidR="003A10C6" w:rsidRPr="00272D5F" w:rsidRDefault="003A10C6" w:rsidP="00610491">
            <w:pPr>
              <w:jc w:val="center"/>
              <w:rPr>
                <w:sz w:val="16"/>
              </w:rPr>
            </w:pPr>
          </w:p>
        </w:tc>
      </w:tr>
      <w:tr w:rsidR="003A10C6" w:rsidRPr="00D9311F" w14:paraId="3046D7E1" w14:textId="77777777" w:rsidTr="003A10C6">
        <w:trPr>
          <w:trHeight w:val="288"/>
        </w:trPr>
        <w:tc>
          <w:tcPr>
            <w:tcW w:w="2649" w:type="dxa"/>
            <w:shd w:val="clear" w:color="auto" w:fill="FFFFFF"/>
            <w:vAlign w:val="center"/>
          </w:tcPr>
          <w:p w14:paraId="3C019386" w14:textId="77777777" w:rsidR="003A10C6" w:rsidRPr="00272D5F" w:rsidRDefault="003A10C6" w:rsidP="00610491">
            <w:pPr>
              <w:jc w:val="center"/>
              <w:rPr>
                <w:color w:val="808080"/>
                <w:sz w:val="16"/>
              </w:rPr>
            </w:pPr>
            <w:r w:rsidRPr="00272D5F">
              <w:rPr>
                <w:color w:val="808080"/>
                <w:sz w:val="16"/>
              </w:rPr>
              <w:t>ANY OTHER BIM MEETINGS THAT OCCURS WITH MULTIPLE PARTIES</w:t>
            </w:r>
          </w:p>
        </w:tc>
        <w:tc>
          <w:tcPr>
            <w:tcW w:w="1354" w:type="dxa"/>
            <w:shd w:val="clear" w:color="auto" w:fill="FFFFFF"/>
            <w:vAlign w:val="center"/>
          </w:tcPr>
          <w:p w14:paraId="2385512D" w14:textId="77777777" w:rsidR="003A10C6" w:rsidRPr="00272D5F" w:rsidRDefault="003A10C6" w:rsidP="00610491">
            <w:pPr>
              <w:jc w:val="center"/>
              <w:rPr>
                <w:sz w:val="16"/>
              </w:rPr>
            </w:pPr>
          </w:p>
        </w:tc>
        <w:tc>
          <w:tcPr>
            <w:tcW w:w="1689" w:type="dxa"/>
            <w:shd w:val="clear" w:color="auto" w:fill="FFFFFF"/>
            <w:vAlign w:val="center"/>
          </w:tcPr>
          <w:p w14:paraId="4C87E87D" w14:textId="77777777" w:rsidR="003A10C6" w:rsidRPr="00272D5F" w:rsidRDefault="003A10C6" w:rsidP="00610491">
            <w:pPr>
              <w:jc w:val="center"/>
              <w:rPr>
                <w:sz w:val="16"/>
              </w:rPr>
            </w:pPr>
          </w:p>
        </w:tc>
        <w:tc>
          <w:tcPr>
            <w:tcW w:w="1683" w:type="dxa"/>
            <w:shd w:val="clear" w:color="auto" w:fill="FFFFFF"/>
            <w:vAlign w:val="center"/>
          </w:tcPr>
          <w:p w14:paraId="14EEE5A5" w14:textId="77777777" w:rsidR="003A10C6" w:rsidRPr="00272D5F" w:rsidRDefault="003A10C6" w:rsidP="00610491">
            <w:pPr>
              <w:jc w:val="center"/>
              <w:rPr>
                <w:sz w:val="16"/>
              </w:rPr>
            </w:pPr>
          </w:p>
        </w:tc>
        <w:tc>
          <w:tcPr>
            <w:tcW w:w="1711" w:type="dxa"/>
            <w:shd w:val="clear" w:color="auto" w:fill="FFFFFF"/>
            <w:vAlign w:val="center"/>
          </w:tcPr>
          <w:p w14:paraId="2BECA370" w14:textId="77777777" w:rsidR="003A10C6" w:rsidRPr="00272D5F" w:rsidRDefault="003A10C6" w:rsidP="00610491">
            <w:pPr>
              <w:jc w:val="center"/>
              <w:rPr>
                <w:sz w:val="16"/>
              </w:rPr>
            </w:pPr>
          </w:p>
        </w:tc>
      </w:tr>
      <w:tr w:rsidR="003A10C6" w:rsidRPr="00D9311F" w14:paraId="7893FEFC" w14:textId="77777777" w:rsidTr="003A10C6">
        <w:trPr>
          <w:trHeight w:val="288"/>
        </w:trPr>
        <w:tc>
          <w:tcPr>
            <w:tcW w:w="2649" w:type="dxa"/>
            <w:shd w:val="clear" w:color="auto" w:fill="FFFFFF"/>
            <w:vAlign w:val="center"/>
          </w:tcPr>
          <w:p w14:paraId="28D4A490" w14:textId="77777777" w:rsidR="003A10C6" w:rsidRPr="00272D5F" w:rsidRDefault="003A10C6" w:rsidP="00610491">
            <w:pPr>
              <w:jc w:val="center"/>
              <w:rPr>
                <w:color w:val="808080"/>
                <w:sz w:val="16"/>
              </w:rPr>
            </w:pPr>
          </w:p>
        </w:tc>
        <w:tc>
          <w:tcPr>
            <w:tcW w:w="1354" w:type="dxa"/>
            <w:shd w:val="clear" w:color="auto" w:fill="FFFFFF"/>
            <w:vAlign w:val="center"/>
          </w:tcPr>
          <w:p w14:paraId="00B9E948" w14:textId="77777777" w:rsidR="003A10C6" w:rsidRPr="00272D5F" w:rsidRDefault="003A10C6" w:rsidP="00610491">
            <w:pPr>
              <w:jc w:val="center"/>
              <w:rPr>
                <w:sz w:val="16"/>
              </w:rPr>
            </w:pPr>
          </w:p>
        </w:tc>
        <w:tc>
          <w:tcPr>
            <w:tcW w:w="1689" w:type="dxa"/>
            <w:shd w:val="clear" w:color="auto" w:fill="FFFFFF"/>
            <w:vAlign w:val="center"/>
          </w:tcPr>
          <w:p w14:paraId="77370EC6" w14:textId="77777777" w:rsidR="003A10C6" w:rsidRPr="00272D5F" w:rsidRDefault="003A10C6" w:rsidP="00610491">
            <w:pPr>
              <w:jc w:val="center"/>
              <w:rPr>
                <w:sz w:val="16"/>
              </w:rPr>
            </w:pPr>
          </w:p>
        </w:tc>
        <w:tc>
          <w:tcPr>
            <w:tcW w:w="1683" w:type="dxa"/>
            <w:shd w:val="clear" w:color="auto" w:fill="FFFFFF"/>
            <w:vAlign w:val="center"/>
          </w:tcPr>
          <w:p w14:paraId="163EB4CC" w14:textId="77777777" w:rsidR="003A10C6" w:rsidRPr="00272D5F" w:rsidRDefault="003A10C6" w:rsidP="00610491">
            <w:pPr>
              <w:jc w:val="center"/>
              <w:rPr>
                <w:sz w:val="16"/>
              </w:rPr>
            </w:pPr>
          </w:p>
        </w:tc>
        <w:tc>
          <w:tcPr>
            <w:tcW w:w="1711" w:type="dxa"/>
            <w:shd w:val="clear" w:color="auto" w:fill="FFFFFF"/>
            <w:vAlign w:val="center"/>
          </w:tcPr>
          <w:p w14:paraId="7EAAC6A7" w14:textId="77777777" w:rsidR="003A10C6" w:rsidRPr="00272D5F" w:rsidRDefault="003A10C6" w:rsidP="00610491">
            <w:pPr>
              <w:jc w:val="center"/>
              <w:rPr>
                <w:sz w:val="16"/>
              </w:rPr>
            </w:pPr>
          </w:p>
        </w:tc>
      </w:tr>
    </w:tbl>
    <w:p w14:paraId="60A9EF5F" w14:textId="77777777" w:rsidR="00B31549" w:rsidRDefault="00B31549" w:rsidP="00B31549">
      <w:pPr>
        <w:pStyle w:val="ListParagraph"/>
        <w:ind w:left="0"/>
        <w:rPr>
          <w:b/>
        </w:rPr>
      </w:pPr>
    </w:p>
    <w:p w14:paraId="72510A04" w14:textId="77777777" w:rsidR="00B31549" w:rsidRPr="00141FD4" w:rsidRDefault="00B31549" w:rsidP="00B31549">
      <w:pPr>
        <w:pStyle w:val="ListParagraph"/>
        <w:numPr>
          <w:ilvl w:val="0"/>
          <w:numId w:val="16"/>
        </w:numPr>
        <w:spacing w:after="240"/>
        <w:rPr>
          <w:b/>
          <w:smallCaps/>
        </w:rPr>
      </w:pPr>
      <w:r w:rsidRPr="003A2B7C">
        <w:rPr>
          <w:b/>
          <w:smallCaps/>
        </w:rPr>
        <w:t xml:space="preserve">Model </w:t>
      </w:r>
      <w:r>
        <w:rPr>
          <w:b/>
          <w:smallCaps/>
        </w:rPr>
        <w:t>Delivery Schedule</w:t>
      </w:r>
      <w:r w:rsidR="00141FD4">
        <w:rPr>
          <w:b/>
          <w:smallCaps/>
        </w:rPr>
        <w:t xml:space="preserve"> of Information Exchange for</w:t>
      </w:r>
      <w:r w:rsidRPr="003A2B7C">
        <w:rPr>
          <w:b/>
          <w:smallCaps/>
        </w:rPr>
        <w:t xml:space="preserve"> Submission and Approval</w:t>
      </w:r>
      <w:r>
        <w:rPr>
          <w:b/>
          <w:smallCaps/>
        </w:rPr>
        <w:t>:</w:t>
      </w:r>
    </w:p>
    <w:p w14:paraId="29FA3AFC" w14:textId="77777777" w:rsidR="00141FD4" w:rsidRDefault="00141FD4" w:rsidP="00141FD4">
      <w:pPr>
        <w:pStyle w:val="ListParagraph"/>
        <w:spacing w:after="120"/>
        <w:ind w:left="360"/>
        <w:rPr>
          <w:b/>
        </w:rPr>
      </w:pPr>
      <w:r>
        <w:rPr>
          <w:rStyle w:val="INSTRUCTIONTEXTChar"/>
        </w:rPr>
        <w:t xml:space="preserve">Document the information exchanges and file transfers that will occur on the project. </w:t>
      </w:r>
    </w:p>
    <w:tbl>
      <w:tblPr>
        <w:tblW w:w="9090" w:type="dxa"/>
        <w:tblInd w:w="3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9" w:type="dxa"/>
          <w:left w:w="29" w:type="dxa"/>
          <w:bottom w:w="29" w:type="dxa"/>
          <w:right w:w="29" w:type="dxa"/>
        </w:tblCellMar>
        <w:tblLook w:val="04A0" w:firstRow="1" w:lastRow="0" w:firstColumn="1" w:lastColumn="0" w:noHBand="0" w:noVBand="1"/>
      </w:tblPr>
      <w:tblGrid>
        <w:gridCol w:w="1409"/>
        <w:gridCol w:w="1171"/>
        <w:gridCol w:w="1356"/>
        <w:gridCol w:w="1090"/>
        <w:gridCol w:w="617"/>
        <w:gridCol w:w="723"/>
        <w:gridCol w:w="1001"/>
        <w:gridCol w:w="671"/>
        <w:gridCol w:w="1052"/>
      </w:tblGrid>
      <w:tr w:rsidR="000130AC" w:rsidRPr="00D71562" w14:paraId="0A416832" w14:textId="77777777" w:rsidTr="0064547C">
        <w:trPr>
          <w:trHeight w:val="473"/>
        </w:trPr>
        <w:tc>
          <w:tcPr>
            <w:tcW w:w="1409" w:type="dxa"/>
            <w:shd w:val="clear" w:color="auto" w:fill="262626"/>
            <w:vAlign w:val="center"/>
          </w:tcPr>
          <w:p w14:paraId="7FB58F03" w14:textId="77777777" w:rsidR="000130AC" w:rsidRDefault="000130AC" w:rsidP="000130AC">
            <w:pPr>
              <w:jc w:val="center"/>
              <w:rPr>
                <w:b/>
                <w:color w:val="FFFFFF"/>
                <w:sz w:val="16"/>
              </w:rPr>
            </w:pPr>
            <w:r w:rsidRPr="00D71562">
              <w:rPr>
                <w:b/>
                <w:color w:val="FFFFFF"/>
                <w:sz w:val="16"/>
              </w:rPr>
              <w:t>INFORMATION EXCHANGE</w:t>
            </w:r>
          </w:p>
          <w:p w14:paraId="733C7281" w14:textId="77777777" w:rsidR="000130AC" w:rsidRPr="00D71562" w:rsidRDefault="000130AC" w:rsidP="000130AC">
            <w:pPr>
              <w:jc w:val="center"/>
              <w:rPr>
                <w:b/>
                <w:color w:val="FFFFFF"/>
                <w:sz w:val="16"/>
              </w:rPr>
            </w:pPr>
          </w:p>
        </w:tc>
        <w:tc>
          <w:tcPr>
            <w:tcW w:w="1171" w:type="dxa"/>
            <w:shd w:val="clear" w:color="auto" w:fill="262626"/>
            <w:vAlign w:val="center"/>
          </w:tcPr>
          <w:p w14:paraId="7101A7FC" w14:textId="77777777" w:rsidR="00141FD4" w:rsidRDefault="00141FD4" w:rsidP="000130AC">
            <w:pPr>
              <w:jc w:val="center"/>
              <w:rPr>
                <w:b/>
                <w:color w:val="FFFFFF"/>
                <w:sz w:val="16"/>
              </w:rPr>
            </w:pPr>
            <w:r>
              <w:rPr>
                <w:b/>
                <w:color w:val="FFFFFF"/>
                <w:sz w:val="16"/>
              </w:rPr>
              <w:t>FILE</w:t>
            </w:r>
          </w:p>
          <w:p w14:paraId="679668C1" w14:textId="77777777" w:rsidR="000130AC" w:rsidRPr="00D71562" w:rsidRDefault="000130AC" w:rsidP="000130AC">
            <w:pPr>
              <w:jc w:val="center"/>
              <w:rPr>
                <w:b/>
                <w:color w:val="FFFFFF"/>
                <w:sz w:val="16"/>
              </w:rPr>
            </w:pPr>
            <w:r>
              <w:rPr>
                <w:b/>
                <w:color w:val="FFFFFF"/>
                <w:sz w:val="16"/>
              </w:rPr>
              <w:t>SENDER</w:t>
            </w:r>
          </w:p>
        </w:tc>
        <w:tc>
          <w:tcPr>
            <w:tcW w:w="1356" w:type="dxa"/>
            <w:shd w:val="clear" w:color="auto" w:fill="262626"/>
            <w:vAlign w:val="center"/>
          </w:tcPr>
          <w:p w14:paraId="103D97D9" w14:textId="77777777" w:rsidR="00141FD4" w:rsidRDefault="00141FD4" w:rsidP="000130AC">
            <w:pPr>
              <w:jc w:val="center"/>
              <w:rPr>
                <w:b/>
                <w:color w:val="FFFFFF"/>
                <w:sz w:val="16"/>
              </w:rPr>
            </w:pPr>
            <w:r>
              <w:rPr>
                <w:b/>
                <w:color w:val="FFFFFF"/>
                <w:sz w:val="16"/>
              </w:rPr>
              <w:t>FILE</w:t>
            </w:r>
          </w:p>
          <w:p w14:paraId="25F70A3E" w14:textId="77777777" w:rsidR="000130AC" w:rsidRPr="00D71562" w:rsidRDefault="00141FD4" w:rsidP="000130AC">
            <w:pPr>
              <w:jc w:val="center"/>
              <w:rPr>
                <w:b/>
                <w:color w:val="FFFFFF"/>
                <w:sz w:val="16"/>
              </w:rPr>
            </w:pPr>
            <w:r>
              <w:rPr>
                <w:b/>
                <w:color w:val="FFFFFF"/>
                <w:sz w:val="16"/>
              </w:rPr>
              <w:t>RECEIVER</w:t>
            </w:r>
          </w:p>
        </w:tc>
        <w:tc>
          <w:tcPr>
            <w:tcW w:w="1090" w:type="dxa"/>
            <w:shd w:val="clear" w:color="auto" w:fill="262626"/>
            <w:vAlign w:val="center"/>
          </w:tcPr>
          <w:p w14:paraId="1150BF06" w14:textId="77777777" w:rsidR="000130AC" w:rsidRPr="00D71562" w:rsidRDefault="000130AC" w:rsidP="000130AC">
            <w:pPr>
              <w:jc w:val="center"/>
              <w:rPr>
                <w:b/>
                <w:color w:val="FFFFFF"/>
                <w:sz w:val="16"/>
              </w:rPr>
            </w:pPr>
            <w:r w:rsidRPr="00D71562">
              <w:rPr>
                <w:b/>
                <w:color w:val="FFFFFF"/>
                <w:sz w:val="16"/>
              </w:rPr>
              <w:t xml:space="preserve">ONE-TIME or </w:t>
            </w:r>
            <w:r>
              <w:rPr>
                <w:b/>
                <w:color w:val="FFFFFF"/>
                <w:sz w:val="16"/>
              </w:rPr>
              <w:t>FREQUENCY</w:t>
            </w:r>
          </w:p>
        </w:tc>
        <w:tc>
          <w:tcPr>
            <w:tcW w:w="617" w:type="dxa"/>
            <w:shd w:val="clear" w:color="auto" w:fill="262626"/>
            <w:vAlign w:val="center"/>
          </w:tcPr>
          <w:p w14:paraId="61BCFC21" w14:textId="77777777" w:rsidR="000130AC" w:rsidRPr="00D71562" w:rsidRDefault="000130AC" w:rsidP="000130AC">
            <w:pPr>
              <w:jc w:val="center"/>
              <w:rPr>
                <w:b/>
                <w:color w:val="FFFFFF"/>
                <w:sz w:val="16"/>
              </w:rPr>
            </w:pPr>
            <w:r w:rsidRPr="00D71562">
              <w:rPr>
                <w:b/>
                <w:color w:val="FFFFFF"/>
                <w:sz w:val="16"/>
              </w:rPr>
              <w:t>DUE DATE or START DATE</w:t>
            </w:r>
          </w:p>
        </w:tc>
        <w:tc>
          <w:tcPr>
            <w:tcW w:w="723" w:type="dxa"/>
            <w:shd w:val="clear" w:color="auto" w:fill="262626"/>
            <w:vAlign w:val="center"/>
          </w:tcPr>
          <w:p w14:paraId="2A216B9C" w14:textId="77777777" w:rsidR="000130AC" w:rsidRPr="00D71562" w:rsidRDefault="000130AC" w:rsidP="000130AC">
            <w:pPr>
              <w:jc w:val="center"/>
              <w:rPr>
                <w:b/>
                <w:color w:val="FFFFFF"/>
                <w:sz w:val="16"/>
              </w:rPr>
            </w:pPr>
            <w:r>
              <w:rPr>
                <w:b/>
                <w:color w:val="FFFFFF"/>
                <w:sz w:val="16"/>
              </w:rPr>
              <w:t>MODEL FILE</w:t>
            </w:r>
          </w:p>
        </w:tc>
        <w:tc>
          <w:tcPr>
            <w:tcW w:w="1001" w:type="dxa"/>
            <w:shd w:val="clear" w:color="auto" w:fill="262626"/>
            <w:vAlign w:val="center"/>
          </w:tcPr>
          <w:p w14:paraId="5F2A0F8B" w14:textId="77777777" w:rsidR="000130AC" w:rsidRPr="00D71562" w:rsidRDefault="000130AC" w:rsidP="000130AC">
            <w:pPr>
              <w:jc w:val="center"/>
              <w:rPr>
                <w:b/>
                <w:color w:val="FFFFFF"/>
                <w:sz w:val="16"/>
              </w:rPr>
            </w:pPr>
            <w:r>
              <w:rPr>
                <w:b/>
                <w:color w:val="FFFFFF"/>
                <w:sz w:val="16"/>
              </w:rPr>
              <w:t>MODEL SOFTWARE</w:t>
            </w:r>
          </w:p>
        </w:tc>
        <w:tc>
          <w:tcPr>
            <w:tcW w:w="671" w:type="dxa"/>
            <w:shd w:val="clear" w:color="auto" w:fill="262626"/>
            <w:vAlign w:val="center"/>
          </w:tcPr>
          <w:p w14:paraId="6BA33976" w14:textId="77777777" w:rsidR="000130AC" w:rsidRPr="00D71562" w:rsidRDefault="000130AC" w:rsidP="000130AC">
            <w:pPr>
              <w:jc w:val="center"/>
              <w:rPr>
                <w:b/>
                <w:color w:val="FFFFFF"/>
                <w:sz w:val="16"/>
              </w:rPr>
            </w:pPr>
            <w:r>
              <w:rPr>
                <w:b/>
                <w:color w:val="FFFFFF"/>
                <w:sz w:val="16"/>
              </w:rPr>
              <w:t>NATIVE FILE TYPE</w:t>
            </w:r>
          </w:p>
        </w:tc>
        <w:tc>
          <w:tcPr>
            <w:tcW w:w="1052" w:type="dxa"/>
            <w:shd w:val="clear" w:color="auto" w:fill="262626"/>
            <w:vAlign w:val="center"/>
          </w:tcPr>
          <w:p w14:paraId="6FE04845" w14:textId="77777777" w:rsidR="000130AC" w:rsidRPr="00D71562" w:rsidRDefault="000130AC" w:rsidP="00141FD4">
            <w:pPr>
              <w:jc w:val="center"/>
              <w:rPr>
                <w:b/>
                <w:color w:val="FFFFFF"/>
                <w:sz w:val="16"/>
              </w:rPr>
            </w:pPr>
            <w:r>
              <w:rPr>
                <w:b/>
                <w:color w:val="FFFFFF"/>
                <w:sz w:val="16"/>
              </w:rPr>
              <w:t xml:space="preserve">FILE EXCHANGE </w:t>
            </w:r>
            <w:r w:rsidR="00141FD4">
              <w:rPr>
                <w:b/>
                <w:color w:val="FFFFFF"/>
                <w:sz w:val="16"/>
              </w:rPr>
              <w:t>TYPE</w:t>
            </w:r>
          </w:p>
        </w:tc>
      </w:tr>
      <w:tr w:rsidR="000130AC" w:rsidRPr="00D71562" w14:paraId="082D26D3" w14:textId="77777777" w:rsidTr="0064547C">
        <w:trPr>
          <w:trHeight w:val="432"/>
        </w:trPr>
        <w:tc>
          <w:tcPr>
            <w:tcW w:w="1409" w:type="dxa"/>
            <w:shd w:val="clear" w:color="auto" w:fill="FFFFFF"/>
            <w:vAlign w:val="center"/>
          </w:tcPr>
          <w:p w14:paraId="5EFDE498" w14:textId="4C3914C7" w:rsidR="000130AC" w:rsidRPr="00D71562" w:rsidRDefault="0064547C" w:rsidP="0064547C">
            <w:pPr>
              <w:jc w:val="center"/>
              <w:rPr>
                <w:color w:val="808080"/>
                <w:sz w:val="16"/>
              </w:rPr>
            </w:pPr>
            <w:r>
              <w:rPr>
                <w:color w:val="808080"/>
                <w:sz w:val="16"/>
              </w:rPr>
              <w:t>DESIGN AUTHORING -</w:t>
            </w:r>
            <w:r w:rsidR="000130AC">
              <w:rPr>
                <w:color w:val="808080"/>
                <w:sz w:val="16"/>
              </w:rPr>
              <w:t xml:space="preserve"> 3D</w:t>
            </w:r>
            <w:r>
              <w:rPr>
                <w:color w:val="808080"/>
                <w:sz w:val="16"/>
              </w:rPr>
              <w:t xml:space="preserve"> </w:t>
            </w:r>
            <w:r w:rsidR="000130AC" w:rsidRPr="00D71562">
              <w:rPr>
                <w:color w:val="808080"/>
                <w:sz w:val="16"/>
              </w:rPr>
              <w:t xml:space="preserve">COORDINATION </w:t>
            </w:r>
          </w:p>
        </w:tc>
        <w:tc>
          <w:tcPr>
            <w:tcW w:w="1171" w:type="dxa"/>
            <w:shd w:val="clear" w:color="auto" w:fill="FFFFFF"/>
            <w:vAlign w:val="center"/>
          </w:tcPr>
          <w:p w14:paraId="4D378B63" w14:textId="77777777" w:rsidR="000130AC" w:rsidRPr="00D71562" w:rsidRDefault="000130AC" w:rsidP="000130AC">
            <w:pPr>
              <w:jc w:val="center"/>
              <w:rPr>
                <w:color w:val="808080"/>
                <w:sz w:val="16"/>
              </w:rPr>
            </w:pPr>
            <w:r>
              <w:rPr>
                <w:color w:val="808080"/>
                <w:sz w:val="16"/>
              </w:rPr>
              <w:t>STRUCTURAL ENGINEER</w:t>
            </w:r>
          </w:p>
        </w:tc>
        <w:tc>
          <w:tcPr>
            <w:tcW w:w="1356" w:type="dxa"/>
            <w:shd w:val="clear" w:color="auto" w:fill="FFFFFF"/>
            <w:vAlign w:val="center"/>
          </w:tcPr>
          <w:p w14:paraId="66EB2B94" w14:textId="77777777" w:rsidR="000130AC" w:rsidRDefault="000130AC" w:rsidP="000130AC">
            <w:pPr>
              <w:jc w:val="center"/>
              <w:rPr>
                <w:color w:val="808080"/>
                <w:sz w:val="16"/>
              </w:rPr>
            </w:pPr>
            <w:r>
              <w:rPr>
                <w:color w:val="808080"/>
                <w:sz w:val="16"/>
              </w:rPr>
              <w:t>(FTP POST)</w:t>
            </w:r>
          </w:p>
          <w:p w14:paraId="66F3CC11" w14:textId="77777777" w:rsidR="000130AC" w:rsidRDefault="000130AC" w:rsidP="000130AC">
            <w:pPr>
              <w:jc w:val="center"/>
              <w:rPr>
                <w:color w:val="808080"/>
                <w:sz w:val="16"/>
              </w:rPr>
            </w:pPr>
            <w:r>
              <w:rPr>
                <w:color w:val="808080"/>
                <w:sz w:val="16"/>
              </w:rPr>
              <w:t>(COORDINATION LEAD)</w:t>
            </w:r>
          </w:p>
        </w:tc>
        <w:tc>
          <w:tcPr>
            <w:tcW w:w="1090" w:type="dxa"/>
            <w:shd w:val="clear" w:color="auto" w:fill="FFFFFF"/>
            <w:vAlign w:val="center"/>
          </w:tcPr>
          <w:p w14:paraId="31E89952" w14:textId="77777777" w:rsidR="000130AC" w:rsidRPr="00D71562" w:rsidRDefault="000130AC" w:rsidP="000130AC">
            <w:pPr>
              <w:jc w:val="center"/>
              <w:rPr>
                <w:color w:val="808080"/>
                <w:sz w:val="16"/>
              </w:rPr>
            </w:pPr>
            <w:r>
              <w:rPr>
                <w:color w:val="808080"/>
                <w:sz w:val="16"/>
              </w:rPr>
              <w:t>WEEKLY</w:t>
            </w:r>
          </w:p>
        </w:tc>
        <w:tc>
          <w:tcPr>
            <w:tcW w:w="617" w:type="dxa"/>
            <w:shd w:val="clear" w:color="auto" w:fill="FFFFFF"/>
            <w:vAlign w:val="center"/>
          </w:tcPr>
          <w:p w14:paraId="434E9CE8" w14:textId="77777777" w:rsidR="000130AC" w:rsidRPr="00D71562" w:rsidRDefault="000130AC" w:rsidP="000130AC">
            <w:pPr>
              <w:jc w:val="center"/>
              <w:rPr>
                <w:color w:val="808080"/>
                <w:sz w:val="16"/>
              </w:rPr>
            </w:pPr>
            <w:r w:rsidRPr="00D71562">
              <w:rPr>
                <w:color w:val="808080"/>
                <w:sz w:val="16"/>
              </w:rPr>
              <w:t>[DATE]</w:t>
            </w:r>
          </w:p>
        </w:tc>
        <w:tc>
          <w:tcPr>
            <w:tcW w:w="723" w:type="dxa"/>
            <w:shd w:val="clear" w:color="auto" w:fill="FFFFFF"/>
            <w:vAlign w:val="center"/>
          </w:tcPr>
          <w:p w14:paraId="39E63A03" w14:textId="77777777" w:rsidR="000130AC" w:rsidRPr="00D71562" w:rsidRDefault="000130AC" w:rsidP="000130AC">
            <w:pPr>
              <w:jc w:val="center"/>
              <w:rPr>
                <w:color w:val="808080"/>
                <w:sz w:val="16"/>
              </w:rPr>
            </w:pPr>
            <w:r>
              <w:rPr>
                <w:color w:val="808080"/>
                <w:sz w:val="16"/>
              </w:rPr>
              <w:t>STRUCT</w:t>
            </w:r>
          </w:p>
        </w:tc>
        <w:tc>
          <w:tcPr>
            <w:tcW w:w="1001" w:type="dxa"/>
            <w:shd w:val="clear" w:color="auto" w:fill="FFFFFF"/>
            <w:vAlign w:val="center"/>
          </w:tcPr>
          <w:p w14:paraId="504C54BD" w14:textId="77777777" w:rsidR="000130AC" w:rsidRPr="00D71562" w:rsidRDefault="00141FD4" w:rsidP="000130AC">
            <w:pPr>
              <w:jc w:val="center"/>
              <w:rPr>
                <w:color w:val="808080"/>
                <w:sz w:val="16"/>
              </w:rPr>
            </w:pPr>
            <w:r>
              <w:rPr>
                <w:color w:val="808080"/>
                <w:sz w:val="16"/>
              </w:rPr>
              <w:t>DESIGN</w:t>
            </w:r>
            <w:r w:rsidR="000130AC">
              <w:rPr>
                <w:color w:val="808080"/>
                <w:sz w:val="16"/>
              </w:rPr>
              <w:t xml:space="preserve"> APP</w:t>
            </w:r>
          </w:p>
        </w:tc>
        <w:tc>
          <w:tcPr>
            <w:tcW w:w="671" w:type="dxa"/>
            <w:shd w:val="clear" w:color="auto" w:fill="FFFFFF"/>
            <w:vAlign w:val="center"/>
          </w:tcPr>
          <w:p w14:paraId="1B5BB3B9" w14:textId="77777777" w:rsidR="000130AC" w:rsidRPr="00D71562" w:rsidRDefault="000130AC" w:rsidP="000130AC">
            <w:pPr>
              <w:jc w:val="center"/>
              <w:rPr>
                <w:color w:val="808080"/>
                <w:sz w:val="16"/>
              </w:rPr>
            </w:pPr>
            <w:r>
              <w:rPr>
                <w:color w:val="808080"/>
                <w:sz w:val="16"/>
              </w:rPr>
              <w:t>.XYZ</w:t>
            </w:r>
          </w:p>
        </w:tc>
        <w:tc>
          <w:tcPr>
            <w:tcW w:w="1052" w:type="dxa"/>
            <w:shd w:val="clear" w:color="auto" w:fill="FFFFFF"/>
            <w:vAlign w:val="center"/>
          </w:tcPr>
          <w:p w14:paraId="280A8A9D" w14:textId="77777777" w:rsidR="000130AC" w:rsidRDefault="000130AC" w:rsidP="000130AC">
            <w:pPr>
              <w:jc w:val="center"/>
              <w:rPr>
                <w:color w:val="808080"/>
                <w:sz w:val="16"/>
              </w:rPr>
            </w:pPr>
            <w:r>
              <w:rPr>
                <w:color w:val="808080"/>
                <w:sz w:val="16"/>
              </w:rPr>
              <w:t>.XYZ</w:t>
            </w:r>
          </w:p>
          <w:p w14:paraId="37746AAC" w14:textId="77777777" w:rsidR="000130AC" w:rsidRPr="00D71562" w:rsidRDefault="000130AC" w:rsidP="000130AC">
            <w:pPr>
              <w:jc w:val="center"/>
              <w:rPr>
                <w:color w:val="808080"/>
                <w:sz w:val="16"/>
              </w:rPr>
            </w:pPr>
            <w:r>
              <w:rPr>
                <w:color w:val="808080"/>
                <w:sz w:val="16"/>
              </w:rPr>
              <w:t>.ABC</w:t>
            </w:r>
          </w:p>
        </w:tc>
      </w:tr>
      <w:tr w:rsidR="000130AC" w:rsidRPr="00D71562" w14:paraId="57BFECFB" w14:textId="77777777" w:rsidTr="0064547C">
        <w:trPr>
          <w:trHeight w:val="288"/>
        </w:trPr>
        <w:tc>
          <w:tcPr>
            <w:tcW w:w="1409" w:type="dxa"/>
            <w:shd w:val="clear" w:color="auto" w:fill="FFFFFF"/>
            <w:vAlign w:val="center"/>
          </w:tcPr>
          <w:p w14:paraId="47371411" w14:textId="77777777" w:rsidR="000130AC" w:rsidRPr="00D71562" w:rsidRDefault="000130AC" w:rsidP="000130AC">
            <w:pPr>
              <w:jc w:val="center"/>
              <w:rPr>
                <w:color w:val="1F497D"/>
                <w:sz w:val="16"/>
              </w:rPr>
            </w:pPr>
          </w:p>
        </w:tc>
        <w:tc>
          <w:tcPr>
            <w:tcW w:w="1171" w:type="dxa"/>
            <w:shd w:val="clear" w:color="auto" w:fill="FFFFFF"/>
            <w:vAlign w:val="center"/>
          </w:tcPr>
          <w:p w14:paraId="2709987C" w14:textId="77777777" w:rsidR="000130AC" w:rsidRPr="00D71562" w:rsidRDefault="000130AC" w:rsidP="000130AC">
            <w:pPr>
              <w:jc w:val="center"/>
              <w:rPr>
                <w:color w:val="808080"/>
                <w:sz w:val="16"/>
              </w:rPr>
            </w:pPr>
            <w:r>
              <w:rPr>
                <w:color w:val="808080"/>
                <w:sz w:val="16"/>
              </w:rPr>
              <w:t>MECHANICAL ENGINEER</w:t>
            </w:r>
          </w:p>
        </w:tc>
        <w:tc>
          <w:tcPr>
            <w:tcW w:w="1356" w:type="dxa"/>
            <w:shd w:val="clear" w:color="auto" w:fill="FFFFFF"/>
            <w:vAlign w:val="center"/>
          </w:tcPr>
          <w:p w14:paraId="362B8B63" w14:textId="77777777" w:rsidR="000130AC" w:rsidRDefault="000130AC" w:rsidP="000130AC">
            <w:pPr>
              <w:jc w:val="center"/>
              <w:rPr>
                <w:color w:val="808080"/>
                <w:sz w:val="16"/>
              </w:rPr>
            </w:pPr>
            <w:r>
              <w:rPr>
                <w:color w:val="808080"/>
                <w:sz w:val="16"/>
              </w:rPr>
              <w:t>(FTP POST)</w:t>
            </w:r>
          </w:p>
          <w:p w14:paraId="3F8F339A" w14:textId="77777777" w:rsidR="000130AC" w:rsidRDefault="000130AC" w:rsidP="000130AC">
            <w:pPr>
              <w:jc w:val="center"/>
              <w:rPr>
                <w:color w:val="808080"/>
                <w:sz w:val="16"/>
              </w:rPr>
            </w:pPr>
            <w:r>
              <w:rPr>
                <w:color w:val="808080"/>
                <w:sz w:val="16"/>
              </w:rPr>
              <w:t>(COORDINATION LEAD)</w:t>
            </w:r>
          </w:p>
        </w:tc>
        <w:tc>
          <w:tcPr>
            <w:tcW w:w="1090" w:type="dxa"/>
            <w:shd w:val="clear" w:color="auto" w:fill="FFFFFF"/>
            <w:vAlign w:val="center"/>
          </w:tcPr>
          <w:p w14:paraId="73BB5E3A" w14:textId="77777777" w:rsidR="000130AC" w:rsidRPr="00D71562" w:rsidRDefault="000130AC" w:rsidP="000E1303">
            <w:pPr>
              <w:jc w:val="center"/>
              <w:rPr>
                <w:color w:val="808080"/>
                <w:sz w:val="16"/>
              </w:rPr>
            </w:pPr>
            <w:r>
              <w:rPr>
                <w:color w:val="808080"/>
                <w:sz w:val="16"/>
              </w:rPr>
              <w:t>WEEKLY</w:t>
            </w:r>
          </w:p>
        </w:tc>
        <w:tc>
          <w:tcPr>
            <w:tcW w:w="617" w:type="dxa"/>
            <w:shd w:val="clear" w:color="auto" w:fill="FFFFFF"/>
            <w:vAlign w:val="center"/>
          </w:tcPr>
          <w:p w14:paraId="761ADB9E" w14:textId="77777777" w:rsidR="000130AC" w:rsidRPr="00D71562" w:rsidRDefault="000130AC" w:rsidP="000E1303">
            <w:pPr>
              <w:jc w:val="center"/>
              <w:rPr>
                <w:color w:val="808080"/>
                <w:sz w:val="16"/>
              </w:rPr>
            </w:pPr>
            <w:r w:rsidRPr="00D71562">
              <w:rPr>
                <w:color w:val="808080"/>
                <w:sz w:val="16"/>
              </w:rPr>
              <w:t>[DATE]</w:t>
            </w:r>
          </w:p>
        </w:tc>
        <w:tc>
          <w:tcPr>
            <w:tcW w:w="723" w:type="dxa"/>
            <w:shd w:val="clear" w:color="auto" w:fill="FFFFFF"/>
            <w:vAlign w:val="center"/>
          </w:tcPr>
          <w:p w14:paraId="7F6822AC" w14:textId="77777777" w:rsidR="000130AC" w:rsidRPr="00D71562" w:rsidRDefault="000130AC" w:rsidP="000E1303">
            <w:pPr>
              <w:jc w:val="center"/>
              <w:rPr>
                <w:color w:val="808080"/>
                <w:sz w:val="16"/>
              </w:rPr>
            </w:pPr>
            <w:r>
              <w:rPr>
                <w:color w:val="808080"/>
                <w:sz w:val="16"/>
              </w:rPr>
              <w:t>MECH</w:t>
            </w:r>
          </w:p>
        </w:tc>
        <w:tc>
          <w:tcPr>
            <w:tcW w:w="1001" w:type="dxa"/>
            <w:shd w:val="clear" w:color="auto" w:fill="FFFFFF"/>
            <w:vAlign w:val="center"/>
          </w:tcPr>
          <w:p w14:paraId="59071E70" w14:textId="77777777" w:rsidR="000130AC" w:rsidRPr="00D71562" w:rsidRDefault="00141FD4" w:rsidP="000E1303">
            <w:pPr>
              <w:jc w:val="center"/>
              <w:rPr>
                <w:color w:val="808080"/>
                <w:sz w:val="16"/>
              </w:rPr>
            </w:pPr>
            <w:r>
              <w:rPr>
                <w:color w:val="808080"/>
                <w:sz w:val="16"/>
              </w:rPr>
              <w:t>DESIGN</w:t>
            </w:r>
            <w:r w:rsidR="000130AC">
              <w:rPr>
                <w:color w:val="808080"/>
                <w:sz w:val="16"/>
              </w:rPr>
              <w:t xml:space="preserve"> APP</w:t>
            </w:r>
          </w:p>
        </w:tc>
        <w:tc>
          <w:tcPr>
            <w:tcW w:w="671" w:type="dxa"/>
            <w:shd w:val="clear" w:color="auto" w:fill="FFFFFF"/>
            <w:vAlign w:val="center"/>
          </w:tcPr>
          <w:p w14:paraId="01279591" w14:textId="77777777" w:rsidR="000130AC" w:rsidRPr="00D71562" w:rsidRDefault="000130AC" w:rsidP="000E1303">
            <w:pPr>
              <w:jc w:val="center"/>
              <w:rPr>
                <w:color w:val="808080"/>
                <w:sz w:val="16"/>
              </w:rPr>
            </w:pPr>
            <w:r>
              <w:rPr>
                <w:color w:val="808080"/>
                <w:sz w:val="16"/>
              </w:rPr>
              <w:t>.XYZ</w:t>
            </w:r>
          </w:p>
        </w:tc>
        <w:tc>
          <w:tcPr>
            <w:tcW w:w="1052" w:type="dxa"/>
            <w:shd w:val="clear" w:color="auto" w:fill="FFFFFF"/>
            <w:vAlign w:val="center"/>
          </w:tcPr>
          <w:p w14:paraId="66A19E36" w14:textId="77777777" w:rsidR="000130AC" w:rsidRDefault="000130AC" w:rsidP="000E1303">
            <w:pPr>
              <w:jc w:val="center"/>
              <w:rPr>
                <w:color w:val="808080"/>
                <w:sz w:val="16"/>
              </w:rPr>
            </w:pPr>
            <w:r>
              <w:rPr>
                <w:color w:val="808080"/>
                <w:sz w:val="16"/>
              </w:rPr>
              <w:t>.XYZ</w:t>
            </w:r>
          </w:p>
          <w:p w14:paraId="613F62D8" w14:textId="77777777" w:rsidR="000130AC" w:rsidRPr="00D71562" w:rsidRDefault="000130AC" w:rsidP="000E1303">
            <w:pPr>
              <w:jc w:val="center"/>
              <w:rPr>
                <w:color w:val="808080"/>
                <w:sz w:val="16"/>
              </w:rPr>
            </w:pPr>
            <w:r>
              <w:rPr>
                <w:color w:val="808080"/>
                <w:sz w:val="16"/>
              </w:rPr>
              <w:t>.ABC</w:t>
            </w:r>
          </w:p>
        </w:tc>
      </w:tr>
      <w:tr w:rsidR="000130AC" w:rsidRPr="00D71562" w14:paraId="09D80B79" w14:textId="77777777" w:rsidTr="0064547C">
        <w:trPr>
          <w:trHeight w:val="288"/>
        </w:trPr>
        <w:tc>
          <w:tcPr>
            <w:tcW w:w="1409" w:type="dxa"/>
            <w:shd w:val="clear" w:color="auto" w:fill="FFFFFF"/>
            <w:vAlign w:val="center"/>
          </w:tcPr>
          <w:p w14:paraId="78F34454" w14:textId="77777777" w:rsidR="000130AC" w:rsidRPr="00D71562" w:rsidRDefault="000130AC" w:rsidP="000130AC">
            <w:pPr>
              <w:jc w:val="center"/>
              <w:rPr>
                <w:color w:val="1F497D"/>
                <w:sz w:val="16"/>
              </w:rPr>
            </w:pPr>
          </w:p>
        </w:tc>
        <w:tc>
          <w:tcPr>
            <w:tcW w:w="1171" w:type="dxa"/>
            <w:shd w:val="clear" w:color="auto" w:fill="FFFFFF"/>
            <w:vAlign w:val="center"/>
          </w:tcPr>
          <w:p w14:paraId="279140FB" w14:textId="77777777" w:rsidR="000130AC" w:rsidRPr="00D71562" w:rsidRDefault="000130AC" w:rsidP="000130AC">
            <w:pPr>
              <w:jc w:val="center"/>
              <w:rPr>
                <w:color w:val="1F497D"/>
                <w:sz w:val="16"/>
              </w:rPr>
            </w:pPr>
          </w:p>
        </w:tc>
        <w:tc>
          <w:tcPr>
            <w:tcW w:w="1356" w:type="dxa"/>
            <w:shd w:val="clear" w:color="auto" w:fill="FFFFFF"/>
            <w:vAlign w:val="center"/>
          </w:tcPr>
          <w:p w14:paraId="0A769768" w14:textId="77777777" w:rsidR="000130AC" w:rsidRPr="00D71562" w:rsidRDefault="000130AC" w:rsidP="000130AC">
            <w:pPr>
              <w:jc w:val="center"/>
              <w:rPr>
                <w:color w:val="1F497D"/>
                <w:sz w:val="16"/>
              </w:rPr>
            </w:pPr>
          </w:p>
        </w:tc>
        <w:tc>
          <w:tcPr>
            <w:tcW w:w="1090" w:type="dxa"/>
            <w:shd w:val="clear" w:color="auto" w:fill="FFFFFF"/>
            <w:vAlign w:val="center"/>
          </w:tcPr>
          <w:p w14:paraId="029B296E" w14:textId="77777777" w:rsidR="000130AC" w:rsidRPr="00D71562" w:rsidRDefault="000130AC" w:rsidP="000130AC">
            <w:pPr>
              <w:jc w:val="center"/>
              <w:rPr>
                <w:color w:val="1F497D"/>
                <w:sz w:val="16"/>
              </w:rPr>
            </w:pPr>
          </w:p>
        </w:tc>
        <w:tc>
          <w:tcPr>
            <w:tcW w:w="617" w:type="dxa"/>
            <w:shd w:val="clear" w:color="auto" w:fill="FFFFFF"/>
            <w:vAlign w:val="center"/>
          </w:tcPr>
          <w:p w14:paraId="159120BA" w14:textId="77777777" w:rsidR="000130AC" w:rsidRPr="00D71562" w:rsidRDefault="000130AC" w:rsidP="000130AC">
            <w:pPr>
              <w:jc w:val="center"/>
              <w:rPr>
                <w:color w:val="1F497D"/>
                <w:sz w:val="16"/>
              </w:rPr>
            </w:pPr>
          </w:p>
        </w:tc>
        <w:tc>
          <w:tcPr>
            <w:tcW w:w="723" w:type="dxa"/>
            <w:shd w:val="clear" w:color="auto" w:fill="FFFFFF"/>
            <w:vAlign w:val="center"/>
          </w:tcPr>
          <w:p w14:paraId="7BA14926" w14:textId="77777777" w:rsidR="000130AC" w:rsidRPr="00D71562" w:rsidRDefault="000130AC" w:rsidP="000130AC">
            <w:pPr>
              <w:jc w:val="center"/>
              <w:rPr>
                <w:color w:val="1F497D"/>
                <w:sz w:val="16"/>
              </w:rPr>
            </w:pPr>
          </w:p>
        </w:tc>
        <w:tc>
          <w:tcPr>
            <w:tcW w:w="1001" w:type="dxa"/>
            <w:shd w:val="clear" w:color="auto" w:fill="FFFFFF"/>
            <w:vAlign w:val="center"/>
          </w:tcPr>
          <w:p w14:paraId="758035E1" w14:textId="77777777" w:rsidR="000130AC" w:rsidRPr="00D71562" w:rsidRDefault="000130AC" w:rsidP="000130AC">
            <w:pPr>
              <w:jc w:val="center"/>
              <w:rPr>
                <w:color w:val="1F497D"/>
                <w:sz w:val="16"/>
              </w:rPr>
            </w:pPr>
          </w:p>
        </w:tc>
        <w:tc>
          <w:tcPr>
            <w:tcW w:w="671" w:type="dxa"/>
            <w:shd w:val="clear" w:color="auto" w:fill="FFFFFF"/>
            <w:vAlign w:val="center"/>
          </w:tcPr>
          <w:p w14:paraId="529FFB56" w14:textId="77777777" w:rsidR="000130AC" w:rsidRPr="00D71562" w:rsidRDefault="000130AC" w:rsidP="000130AC">
            <w:pPr>
              <w:jc w:val="center"/>
              <w:rPr>
                <w:color w:val="1F497D"/>
                <w:sz w:val="16"/>
              </w:rPr>
            </w:pPr>
          </w:p>
        </w:tc>
        <w:tc>
          <w:tcPr>
            <w:tcW w:w="1052" w:type="dxa"/>
            <w:shd w:val="clear" w:color="auto" w:fill="FFFFFF"/>
            <w:vAlign w:val="center"/>
          </w:tcPr>
          <w:p w14:paraId="5E7A0328" w14:textId="77777777" w:rsidR="000130AC" w:rsidRPr="00D71562" w:rsidRDefault="000130AC" w:rsidP="000130AC">
            <w:pPr>
              <w:jc w:val="center"/>
              <w:rPr>
                <w:color w:val="1F497D"/>
                <w:sz w:val="16"/>
              </w:rPr>
            </w:pPr>
          </w:p>
        </w:tc>
      </w:tr>
    </w:tbl>
    <w:p w14:paraId="403CD0B0" w14:textId="77777777" w:rsidR="00B31549" w:rsidRDefault="00B31549" w:rsidP="00A20FCE">
      <w:pPr>
        <w:pStyle w:val="ListParagraph"/>
        <w:ind w:left="360"/>
        <w:rPr>
          <w:b/>
        </w:rPr>
      </w:pPr>
    </w:p>
    <w:p w14:paraId="781EBE76" w14:textId="77777777" w:rsidR="00B31549" w:rsidRPr="004F21B5" w:rsidRDefault="00B31549" w:rsidP="00B31549">
      <w:pPr>
        <w:pStyle w:val="ListParagraph"/>
        <w:numPr>
          <w:ilvl w:val="0"/>
          <w:numId w:val="16"/>
        </w:numPr>
        <w:rPr>
          <w:rFonts w:ascii="Arial (W1)" w:hAnsi="Arial (W1)"/>
          <w:b/>
          <w:smallCaps/>
        </w:rPr>
      </w:pPr>
      <w:r w:rsidRPr="004F21B5">
        <w:rPr>
          <w:rFonts w:ascii="Arial (W1)" w:hAnsi="Arial (W1)"/>
          <w:b/>
          <w:smallCaps/>
        </w:rPr>
        <w:t>Interactive Workspace</w:t>
      </w:r>
    </w:p>
    <w:p w14:paraId="4E7D9C7E" w14:textId="4F11E19F" w:rsidR="00B31549" w:rsidRPr="000130AC" w:rsidRDefault="00B31549" w:rsidP="0064547C">
      <w:pPr>
        <w:pStyle w:val="ExampleTEXT"/>
        <w:ind w:left="360"/>
      </w:pPr>
      <w:r w:rsidRPr="00042968">
        <w:t xml:space="preserve">The project team should consider the physical environment it will need throughout the lifecycle of the project to accommodate the necessary collaboration, communication, and reviews that </w:t>
      </w:r>
      <w:proofErr w:type="gramStart"/>
      <w:r w:rsidRPr="00042968">
        <w:t>will</w:t>
      </w:r>
      <w:proofErr w:type="gramEnd"/>
      <w:r w:rsidRPr="00042968">
        <w:t xml:space="preserve"> improve the BIM Plan decision making process.</w:t>
      </w:r>
      <w:r w:rsidR="000130AC">
        <w:t xml:space="preserve"> </w:t>
      </w:r>
      <w:r w:rsidR="0064547C">
        <w:t xml:space="preserve"> </w:t>
      </w:r>
      <w:r w:rsidR="000130AC">
        <w:t xml:space="preserve">Describe how the project team will be located. </w:t>
      </w:r>
      <w:r w:rsidR="0064547C">
        <w:t xml:space="preserve"> </w:t>
      </w:r>
      <w:r w:rsidR="000130AC">
        <w:t>Consider questions like “will the team be collocated?”</w:t>
      </w:r>
      <w:r w:rsidR="0064547C">
        <w:t xml:space="preserve"> </w:t>
      </w:r>
      <w:r w:rsidR="000130AC">
        <w:t xml:space="preserve"> If so, where is the location and what will be in that space?</w:t>
      </w:r>
      <w:r w:rsidR="0064547C">
        <w:t xml:space="preserve"> </w:t>
      </w:r>
      <w:r w:rsidR="000130AC">
        <w:t xml:space="preserve"> Will there be a BIM Trailer?</w:t>
      </w:r>
      <w:r w:rsidR="0064547C">
        <w:t xml:space="preserve"> </w:t>
      </w:r>
      <w:r w:rsidR="000130AC">
        <w:t xml:space="preserve"> If yes, where will it be located and what will be </w:t>
      </w:r>
      <w:r w:rsidR="007F64AB">
        <w:t>in the space such as computers, project</w:t>
      </w:r>
      <w:r w:rsidR="00E51323">
        <w:t>or</w:t>
      </w:r>
      <w:r w:rsidR="007F64AB">
        <w:t>s, tables, table configuration?</w:t>
      </w:r>
      <w:r w:rsidR="0064547C">
        <w:t xml:space="preserve"> </w:t>
      </w:r>
      <w:r w:rsidR="007F64AB">
        <w:t xml:space="preserve"> Include any additional information nec</w:t>
      </w:r>
      <w:r w:rsidR="00167EF5">
        <w:t>essary information about workspaces on the project.</w:t>
      </w:r>
    </w:p>
    <w:p w14:paraId="43E96FB4" w14:textId="77777777" w:rsidR="00EF458D" w:rsidRDefault="00EF458D" w:rsidP="00EF458D">
      <w:pPr>
        <w:pStyle w:val="ListParagraph"/>
        <w:ind w:left="360"/>
        <w:rPr>
          <w:b/>
          <w:smallCaps/>
        </w:rPr>
      </w:pPr>
    </w:p>
    <w:p w14:paraId="6D6F35BD" w14:textId="77777777" w:rsidR="00EF458D" w:rsidRDefault="00EF458D" w:rsidP="00EF458D">
      <w:pPr>
        <w:pStyle w:val="ListParagraph"/>
        <w:ind w:left="360"/>
        <w:rPr>
          <w:b/>
          <w:smallCaps/>
        </w:rPr>
      </w:pPr>
    </w:p>
    <w:p w14:paraId="5E6D7C55" w14:textId="77777777" w:rsidR="00EF458D" w:rsidRDefault="00EF458D" w:rsidP="00EF458D">
      <w:pPr>
        <w:pStyle w:val="ListParagraph"/>
        <w:ind w:left="360"/>
        <w:rPr>
          <w:b/>
          <w:smallCaps/>
        </w:rPr>
      </w:pPr>
    </w:p>
    <w:p w14:paraId="2947BFA4" w14:textId="77777777" w:rsidR="00EF458D" w:rsidRDefault="00EF458D" w:rsidP="00EF458D">
      <w:pPr>
        <w:pStyle w:val="ListParagraph"/>
        <w:ind w:left="360"/>
        <w:rPr>
          <w:b/>
          <w:smallCaps/>
        </w:rPr>
      </w:pPr>
    </w:p>
    <w:p w14:paraId="408FCC99" w14:textId="77777777" w:rsidR="00EF458D" w:rsidRDefault="00EF458D" w:rsidP="00EF458D">
      <w:pPr>
        <w:pStyle w:val="ListParagraph"/>
        <w:ind w:left="360"/>
        <w:rPr>
          <w:b/>
          <w:smallCaps/>
        </w:rPr>
      </w:pPr>
    </w:p>
    <w:p w14:paraId="67A8D123" w14:textId="77777777" w:rsidR="00EF458D" w:rsidRDefault="00EF458D" w:rsidP="00EF458D">
      <w:pPr>
        <w:pStyle w:val="ListParagraph"/>
        <w:ind w:left="360"/>
        <w:rPr>
          <w:b/>
          <w:smallCaps/>
        </w:rPr>
      </w:pPr>
    </w:p>
    <w:p w14:paraId="526C1776" w14:textId="77777777" w:rsidR="00EF458D" w:rsidRDefault="00EF458D" w:rsidP="00EF458D">
      <w:pPr>
        <w:pStyle w:val="ListParagraph"/>
        <w:ind w:left="360"/>
        <w:rPr>
          <w:b/>
          <w:smallCaps/>
        </w:rPr>
      </w:pPr>
    </w:p>
    <w:p w14:paraId="17CCEB5A" w14:textId="77777777" w:rsidR="00BD5690" w:rsidRPr="003A2B7C" w:rsidRDefault="005D7C8C" w:rsidP="00367B63">
      <w:pPr>
        <w:pStyle w:val="ListParagraph"/>
        <w:numPr>
          <w:ilvl w:val="0"/>
          <w:numId w:val="16"/>
        </w:numPr>
        <w:rPr>
          <w:b/>
          <w:smallCaps/>
        </w:rPr>
      </w:pPr>
      <w:r>
        <w:rPr>
          <w:b/>
          <w:smallCaps/>
        </w:rPr>
        <w:br w:type="page"/>
      </w:r>
      <w:r w:rsidR="00F06F5C" w:rsidRPr="003A2B7C">
        <w:rPr>
          <w:b/>
          <w:smallCaps/>
        </w:rPr>
        <w:lastRenderedPageBreak/>
        <w:t>E</w:t>
      </w:r>
      <w:r w:rsidR="003A2B7C" w:rsidRPr="003A2B7C">
        <w:rPr>
          <w:b/>
          <w:smallCaps/>
        </w:rPr>
        <w:t>lectronic Communication Procedures:</w:t>
      </w:r>
    </w:p>
    <w:p w14:paraId="2B6D9B3C" w14:textId="77777777" w:rsidR="00F06F5C" w:rsidRPr="00BD5690" w:rsidRDefault="00367B63" w:rsidP="0064547C">
      <w:pPr>
        <w:pStyle w:val="ExampleTEXT"/>
        <w:ind w:left="360"/>
        <w:rPr>
          <w:b/>
        </w:rPr>
      </w:pPr>
      <w:r w:rsidRPr="00BD5690">
        <w:t>(Note: File Naming and Folder Structur</w:t>
      </w:r>
      <w:r w:rsidR="00EC5897">
        <w:t>e will be discussed in Section L</w:t>
      </w:r>
      <w:r w:rsidRPr="00BD5690">
        <w:t>: Mod</w:t>
      </w:r>
      <w:r w:rsidR="00EC5897">
        <w:t>el Structure</w:t>
      </w:r>
      <w:r w:rsidRPr="00BD5690">
        <w:t>).</w:t>
      </w:r>
    </w:p>
    <w:p w14:paraId="26E927D6" w14:textId="77777777" w:rsidR="008F099B" w:rsidRPr="005D7C8C" w:rsidRDefault="008F099B" w:rsidP="0064547C">
      <w:pPr>
        <w:pStyle w:val="ExampleTEXT"/>
        <w:ind w:left="360"/>
      </w:pPr>
      <w:r>
        <w:t>The following</w:t>
      </w:r>
      <w:r w:rsidR="00AD5CBB">
        <w:t xml:space="preserve"> document management issues</w:t>
      </w:r>
      <w:r>
        <w:t xml:space="preserve"> should be </w:t>
      </w:r>
      <w:r w:rsidR="00BD5690">
        <w:t>resolved and a procedure should be</w:t>
      </w:r>
      <w:r>
        <w:t xml:space="preserve"> </w:t>
      </w:r>
      <w:r w:rsidR="00BD5690">
        <w:t>defined for each:</w:t>
      </w:r>
      <w:r w:rsidR="005D7C8C">
        <w:t xml:space="preserve"> Permissions / access, File Locations, FTP Site Location(s), File Transfer Protocol, File </w:t>
      </w:r>
      <w:r w:rsidR="005F108B">
        <w:t>/ Folder Maintenance, etc.</w:t>
      </w:r>
    </w:p>
    <w:p w14:paraId="59AA0AD1" w14:textId="77777777" w:rsidR="00167EF5" w:rsidRDefault="00167EF5" w:rsidP="0064547C">
      <w:pPr>
        <w:pStyle w:val="ExampleTEXT"/>
      </w:pPr>
    </w:p>
    <w:tbl>
      <w:tblPr>
        <w:tblW w:w="9000" w:type="dxa"/>
        <w:tblInd w:w="3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29" w:type="dxa"/>
          <w:left w:w="29" w:type="dxa"/>
          <w:bottom w:w="29" w:type="dxa"/>
          <w:right w:w="29" w:type="dxa"/>
        </w:tblCellMar>
        <w:tblLook w:val="04A0" w:firstRow="1" w:lastRow="0" w:firstColumn="1" w:lastColumn="0" w:noHBand="0" w:noVBand="1"/>
      </w:tblPr>
      <w:tblGrid>
        <w:gridCol w:w="1890"/>
        <w:gridCol w:w="270"/>
        <w:gridCol w:w="209"/>
        <w:gridCol w:w="2041"/>
        <w:gridCol w:w="810"/>
        <w:gridCol w:w="1181"/>
        <w:gridCol w:w="1557"/>
        <w:gridCol w:w="1042"/>
      </w:tblGrid>
      <w:tr w:rsidR="005D7C8C" w:rsidRPr="003F5DD4" w14:paraId="4F85993E" w14:textId="77777777" w:rsidTr="004B3C2C">
        <w:tc>
          <w:tcPr>
            <w:tcW w:w="1890" w:type="dxa"/>
            <w:shd w:val="clear" w:color="auto" w:fill="262626"/>
            <w:vAlign w:val="center"/>
          </w:tcPr>
          <w:p w14:paraId="6B6DD81A" w14:textId="77777777" w:rsidR="005D7C8C" w:rsidRPr="003F5DD4" w:rsidRDefault="005D7C8C" w:rsidP="0064547C">
            <w:pPr>
              <w:pStyle w:val="ExampleTEXT"/>
            </w:pPr>
            <w:r w:rsidRPr="003F5DD4">
              <w:t>FILE LOCATION</w:t>
            </w:r>
          </w:p>
        </w:tc>
        <w:tc>
          <w:tcPr>
            <w:tcW w:w="2520" w:type="dxa"/>
            <w:gridSpan w:val="3"/>
            <w:shd w:val="clear" w:color="auto" w:fill="262626"/>
            <w:vAlign w:val="center"/>
          </w:tcPr>
          <w:p w14:paraId="70085806" w14:textId="77777777" w:rsidR="005D7C8C" w:rsidRPr="003F5DD4" w:rsidRDefault="005D7C8C" w:rsidP="0064547C">
            <w:pPr>
              <w:pStyle w:val="ExampleTEXT"/>
            </w:pPr>
            <w:r w:rsidRPr="003F5DD4">
              <w:t>FILE STRUCTURE / NAME</w:t>
            </w:r>
          </w:p>
        </w:tc>
        <w:tc>
          <w:tcPr>
            <w:tcW w:w="810" w:type="dxa"/>
            <w:shd w:val="clear" w:color="auto" w:fill="262626"/>
            <w:vAlign w:val="center"/>
          </w:tcPr>
          <w:p w14:paraId="0B25E4AE" w14:textId="77777777" w:rsidR="005D7C8C" w:rsidRPr="003F5DD4" w:rsidRDefault="005D7C8C" w:rsidP="0064547C">
            <w:pPr>
              <w:pStyle w:val="ExampleTEXT"/>
            </w:pPr>
            <w:r w:rsidRPr="003F5DD4">
              <w:t>FILE TYPE</w:t>
            </w:r>
          </w:p>
        </w:tc>
        <w:tc>
          <w:tcPr>
            <w:tcW w:w="1181" w:type="dxa"/>
            <w:shd w:val="clear" w:color="auto" w:fill="262626"/>
            <w:vAlign w:val="center"/>
          </w:tcPr>
          <w:p w14:paraId="47C29C7C" w14:textId="77777777" w:rsidR="005D7C8C" w:rsidRPr="003F5DD4" w:rsidRDefault="005D7C8C" w:rsidP="0064547C">
            <w:pPr>
              <w:pStyle w:val="ExampleTEXT"/>
            </w:pPr>
            <w:r w:rsidRPr="003F5DD4">
              <w:t>PASSWORD PROTECT</w:t>
            </w:r>
          </w:p>
        </w:tc>
        <w:tc>
          <w:tcPr>
            <w:tcW w:w="1557" w:type="dxa"/>
            <w:shd w:val="clear" w:color="auto" w:fill="262626"/>
            <w:vAlign w:val="center"/>
          </w:tcPr>
          <w:p w14:paraId="0FFA2082" w14:textId="77777777" w:rsidR="005D7C8C" w:rsidRPr="003F5DD4" w:rsidRDefault="005D7C8C" w:rsidP="0064547C">
            <w:pPr>
              <w:pStyle w:val="ExampleTEXT"/>
            </w:pPr>
            <w:r w:rsidRPr="003F5DD4">
              <w:t>FILE</w:t>
            </w:r>
          </w:p>
          <w:p w14:paraId="09BDDE71" w14:textId="77777777" w:rsidR="005D7C8C" w:rsidRPr="003F5DD4" w:rsidRDefault="005D7C8C" w:rsidP="0064547C">
            <w:pPr>
              <w:pStyle w:val="ExampleTEXT"/>
            </w:pPr>
            <w:r w:rsidRPr="003F5DD4">
              <w:t>MAINTAINER</w:t>
            </w:r>
          </w:p>
        </w:tc>
        <w:tc>
          <w:tcPr>
            <w:tcW w:w="1042" w:type="dxa"/>
            <w:shd w:val="clear" w:color="auto" w:fill="262626"/>
            <w:vAlign w:val="center"/>
          </w:tcPr>
          <w:p w14:paraId="540B45E7" w14:textId="77777777" w:rsidR="005D7C8C" w:rsidRPr="003F5DD4" w:rsidRDefault="005D7C8C" w:rsidP="0064547C">
            <w:pPr>
              <w:pStyle w:val="ExampleTEXT"/>
            </w:pPr>
            <w:r w:rsidRPr="003F5DD4">
              <w:t>UPDATED</w:t>
            </w:r>
          </w:p>
        </w:tc>
      </w:tr>
      <w:tr w:rsidR="005D7C8C" w14:paraId="2E856DE2" w14:textId="77777777" w:rsidTr="00697676">
        <w:trPr>
          <w:trHeight w:val="294"/>
        </w:trPr>
        <w:tc>
          <w:tcPr>
            <w:tcW w:w="1890" w:type="dxa"/>
            <w:vAlign w:val="center"/>
          </w:tcPr>
          <w:p w14:paraId="5354AFB2" w14:textId="77777777" w:rsidR="005D7C8C" w:rsidRPr="003F5DD4" w:rsidRDefault="005D7C8C" w:rsidP="0064547C">
            <w:pPr>
              <w:pStyle w:val="ExampleTEXT"/>
            </w:pPr>
            <w:r w:rsidRPr="003F5DD4">
              <w:t>FTP SITE:</w:t>
            </w:r>
          </w:p>
          <w:p w14:paraId="72E52723" w14:textId="77777777" w:rsidR="005D7C8C" w:rsidRPr="003F5DD4" w:rsidRDefault="005D7C8C" w:rsidP="0064547C">
            <w:pPr>
              <w:pStyle w:val="ExampleTEXT"/>
            </w:pPr>
            <w:r w:rsidRPr="003F5DD4">
              <w:t>ftp://ftp.****.com/***/****</w:t>
            </w:r>
          </w:p>
        </w:tc>
        <w:tc>
          <w:tcPr>
            <w:tcW w:w="2520" w:type="dxa"/>
            <w:gridSpan w:val="3"/>
            <w:tcBorders>
              <w:bottom w:val="single" w:sz="4" w:space="0" w:color="auto"/>
            </w:tcBorders>
            <w:vAlign w:val="center"/>
          </w:tcPr>
          <w:p w14:paraId="5C1B63FF" w14:textId="77777777" w:rsidR="005D7C8C" w:rsidRPr="003F5DD4" w:rsidRDefault="005D7C8C" w:rsidP="0064547C">
            <w:pPr>
              <w:pStyle w:val="ExampleTEXT"/>
            </w:pPr>
            <w:r w:rsidRPr="003F5DD4">
              <w:t>ROOT PROJECT FOLDER</w:t>
            </w:r>
          </w:p>
        </w:tc>
        <w:tc>
          <w:tcPr>
            <w:tcW w:w="810" w:type="dxa"/>
            <w:vAlign w:val="center"/>
          </w:tcPr>
          <w:p w14:paraId="21D81843" w14:textId="77777777" w:rsidR="005D7C8C" w:rsidRPr="003F5DD4" w:rsidRDefault="005D7C8C" w:rsidP="0064547C">
            <w:pPr>
              <w:pStyle w:val="ExampleTEXT"/>
            </w:pPr>
            <w:r w:rsidRPr="003F5DD4">
              <w:t>FOLDER</w:t>
            </w:r>
          </w:p>
        </w:tc>
        <w:tc>
          <w:tcPr>
            <w:tcW w:w="1181" w:type="dxa"/>
            <w:vAlign w:val="center"/>
          </w:tcPr>
          <w:p w14:paraId="7A278805" w14:textId="77777777" w:rsidR="005D7C8C" w:rsidRPr="003F5DD4" w:rsidRDefault="005D7C8C" w:rsidP="0064547C">
            <w:pPr>
              <w:pStyle w:val="ExampleTEXT"/>
              <w:jc w:val="center"/>
            </w:pPr>
            <w:r w:rsidRPr="003F5DD4">
              <w:t>YES</w:t>
            </w:r>
          </w:p>
          <w:p w14:paraId="599A252C" w14:textId="77777777" w:rsidR="005D7C8C" w:rsidRPr="003F5DD4" w:rsidRDefault="005D7C8C" w:rsidP="0064547C">
            <w:pPr>
              <w:pStyle w:val="ExampleTEXT"/>
              <w:jc w:val="center"/>
            </w:pPr>
            <w:r w:rsidRPr="003F5DD4">
              <w:t>***********</w:t>
            </w:r>
          </w:p>
        </w:tc>
        <w:tc>
          <w:tcPr>
            <w:tcW w:w="1557" w:type="dxa"/>
            <w:vAlign w:val="center"/>
          </w:tcPr>
          <w:p w14:paraId="0990DE7B" w14:textId="77777777" w:rsidR="005D7C8C" w:rsidRPr="003F5DD4" w:rsidRDefault="005D7C8C" w:rsidP="0064547C">
            <w:pPr>
              <w:pStyle w:val="ExampleTEXT"/>
              <w:jc w:val="center"/>
            </w:pPr>
            <w:r w:rsidRPr="003F5DD4">
              <w:t xml:space="preserve">JIM </w:t>
            </w:r>
            <w:proofErr w:type="spellStart"/>
            <w:r w:rsidRPr="003F5DD4">
              <w:t>McBIM</w:t>
            </w:r>
            <w:proofErr w:type="spellEnd"/>
          </w:p>
        </w:tc>
        <w:tc>
          <w:tcPr>
            <w:tcW w:w="1042" w:type="dxa"/>
            <w:vAlign w:val="center"/>
          </w:tcPr>
          <w:p w14:paraId="15B3D1D4" w14:textId="77777777" w:rsidR="005D7C8C" w:rsidRPr="003F5DD4" w:rsidRDefault="005D7C8C" w:rsidP="0064547C">
            <w:pPr>
              <w:pStyle w:val="ExampleTEXT"/>
              <w:jc w:val="center"/>
            </w:pPr>
            <w:r w:rsidRPr="003F5DD4">
              <w:t>ONCE</w:t>
            </w:r>
          </w:p>
        </w:tc>
      </w:tr>
      <w:tr w:rsidR="005D7C8C" w14:paraId="62972C1D" w14:textId="77777777" w:rsidTr="00697676">
        <w:tc>
          <w:tcPr>
            <w:tcW w:w="1890" w:type="dxa"/>
            <w:tcBorders>
              <w:right w:val="single" w:sz="4" w:space="0" w:color="auto"/>
            </w:tcBorders>
            <w:vAlign w:val="center"/>
          </w:tcPr>
          <w:p w14:paraId="4FD555F6" w14:textId="77777777" w:rsidR="005D7C8C" w:rsidRPr="003F5DD4" w:rsidRDefault="005D7C8C" w:rsidP="0064547C">
            <w:pPr>
              <w:pStyle w:val="ExampleTEXT"/>
            </w:pPr>
          </w:p>
        </w:tc>
        <w:tc>
          <w:tcPr>
            <w:tcW w:w="270" w:type="dxa"/>
            <w:tcBorders>
              <w:top w:val="single" w:sz="4" w:space="0" w:color="auto"/>
              <w:left w:val="single" w:sz="4" w:space="0" w:color="auto"/>
              <w:bottom w:val="single" w:sz="4" w:space="0" w:color="auto"/>
              <w:right w:val="single" w:sz="4" w:space="0" w:color="A6A6A6" w:themeColor="background1" w:themeShade="A6"/>
            </w:tcBorders>
            <w:vAlign w:val="center"/>
          </w:tcPr>
          <w:p w14:paraId="464F968F" w14:textId="77777777" w:rsidR="005D7C8C" w:rsidRPr="003F5DD4" w:rsidRDefault="005D7C8C" w:rsidP="0064547C">
            <w:pPr>
              <w:pStyle w:val="ExampleTEXT"/>
            </w:pPr>
          </w:p>
        </w:tc>
        <w:tc>
          <w:tcPr>
            <w:tcW w:w="2250" w:type="dxa"/>
            <w:gridSpan w:val="2"/>
            <w:tcBorders>
              <w:top w:val="single" w:sz="4" w:space="0" w:color="auto"/>
              <w:left w:val="single" w:sz="4" w:space="0" w:color="A6A6A6" w:themeColor="background1" w:themeShade="A6"/>
              <w:bottom w:val="single" w:sz="4" w:space="0" w:color="auto"/>
              <w:right w:val="single" w:sz="4" w:space="0" w:color="auto"/>
            </w:tcBorders>
            <w:vAlign w:val="center"/>
          </w:tcPr>
          <w:p w14:paraId="764FBDC5" w14:textId="77777777" w:rsidR="005D7C8C" w:rsidRPr="003F5DD4" w:rsidRDefault="005D7C8C" w:rsidP="0064547C">
            <w:pPr>
              <w:pStyle w:val="ExampleTEXT"/>
            </w:pPr>
            <w:r w:rsidRPr="003F5DD4">
              <w:t>ARCH ROOT FOLDER</w:t>
            </w:r>
          </w:p>
        </w:tc>
        <w:tc>
          <w:tcPr>
            <w:tcW w:w="810" w:type="dxa"/>
            <w:tcBorders>
              <w:left w:val="single" w:sz="4" w:space="0" w:color="auto"/>
            </w:tcBorders>
            <w:vAlign w:val="center"/>
          </w:tcPr>
          <w:p w14:paraId="6C3015E4" w14:textId="77777777" w:rsidR="005D7C8C" w:rsidRPr="003F5DD4" w:rsidRDefault="005D7C8C" w:rsidP="0064547C">
            <w:pPr>
              <w:pStyle w:val="ExampleTEXT"/>
            </w:pPr>
            <w:r w:rsidRPr="003F5DD4">
              <w:t>FOLDER</w:t>
            </w:r>
          </w:p>
        </w:tc>
        <w:tc>
          <w:tcPr>
            <w:tcW w:w="1181" w:type="dxa"/>
            <w:vAlign w:val="center"/>
          </w:tcPr>
          <w:p w14:paraId="0BC4B841" w14:textId="77777777" w:rsidR="005D7C8C" w:rsidRPr="003F5DD4" w:rsidRDefault="005D7C8C" w:rsidP="0064547C">
            <w:pPr>
              <w:pStyle w:val="ExampleTEXT"/>
              <w:jc w:val="center"/>
            </w:pPr>
          </w:p>
        </w:tc>
        <w:tc>
          <w:tcPr>
            <w:tcW w:w="1557" w:type="dxa"/>
            <w:vAlign w:val="center"/>
          </w:tcPr>
          <w:p w14:paraId="14DD42CC" w14:textId="77777777" w:rsidR="005D7C8C" w:rsidRPr="003F5DD4" w:rsidRDefault="005D7C8C" w:rsidP="0064547C">
            <w:pPr>
              <w:pStyle w:val="ExampleTEXT"/>
              <w:jc w:val="center"/>
            </w:pPr>
          </w:p>
        </w:tc>
        <w:tc>
          <w:tcPr>
            <w:tcW w:w="1042" w:type="dxa"/>
            <w:vAlign w:val="center"/>
          </w:tcPr>
          <w:p w14:paraId="075853E5" w14:textId="77777777" w:rsidR="005D7C8C" w:rsidRPr="003F5DD4" w:rsidRDefault="005D7C8C" w:rsidP="0064547C">
            <w:pPr>
              <w:pStyle w:val="ExampleTEXT"/>
              <w:jc w:val="center"/>
            </w:pPr>
            <w:r w:rsidRPr="003F5DD4">
              <w:t>ONCE</w:t>
            </w:r>
          </w:p>
        </w:tc>
      </w:tr>
      <w:tr w:rsidR="00697676" w14:paraId="632B7FCB" w14:textId="77777777" w:rsidTr="00697676">
        <w:tc>
          <w:tcPr>
            <w:tcW w:w="1890" w:type="dxa"/>
            <w:tcBorders>
              <w:right w:val="single" w:sz="4" w:space="0" w:color="auto"/>
            </w:tcBorders>
            <w:vAlign w:val="center"/>
          </w:tcPr>
          <w:p w14:paraId="5C845004" w14:textId="77777777" w:rsidR="00697676" w:rsidRPr="003F5DD4" w:rsidRDefault="00697676" w:rsidP="0064547C">
            <w:pPr>
              <w:pStyle w:val="ExampleTEXT"/>
            </w:pPr>
          </w:p>
        </w:tc>
        <w:tc>
          <w:tcPr>
            <w:tcW w:w="479" w:type="dxa"/>
            <w:gridSpan w:val="2"/>
            <w:tcBorders>
              <w:top w:val="single" w:sz="4" w:space="0" w:color="auto"/>
              <w:left w:val="single" w:sz="4" w:space="0" w:color="auto"/>
              <w:bottom w:val="single" w:sz="4" w:space="0" w:color="auto"/>
              <w:right w:val="single" w:sz="4" w:space="0" w:color="A6A6A6" w:themeColor="background1" w:themeShade="A6"/>
            </w:tcBorders>
            <w:vAlign w:val="center"/>
          </w:tcPr>
          <w:p w14:paraId="5AFE907A" w14:textId="77777777" w:rsidR="00697676" w:rsidRPr="003F5DD4" w:rsidRDefault="00697676" w:rsidP="0064547C">
            <w:pPr>
              <w:pStyle w:val="ExampleTEXT"/>
            </w:pPr>
          </w:p>
        </w:tc>
        <w:tc>
          <w:tcPr>
            <w:tcW w:w="2041" w:type="dxa"/>
            <w:tcBorders>
              <w:top w:val="single" w:sz="4" w:space="0" w:color="auto"/>
              <w:left w:val="single" w:sz="4" w:space="0" w:color="A6A6A6" w:themeColor="background1" w:themeShade="A6"/>
              <w:bottom w:val="single" w:sz="4" w:space="0" w:color="auto"/>
              <w:right w:val="single" w:sz="4" w:space="0" w:color="auto"/>
            </w:tcBorders>
            <w:vAlign w:val="center"/>
          </w:tcPr>
          <w:p w14:paraId="72F98F27" w14:textId="77777777" w:rsidR="00697676" w:rsidRPr="003F5DD4" w:rsidRDefault="00697676" w:rsidP="0064547C">
            <w:pPr>
              <w:pStyle w:val="ExampleTEXT"/>
            </w:pPr>
            <w:r w:rsidRPr="00D71562">
              <w:t>ARCH-11111-BL001.</w:t>
            </w:r>
            <w:r>
              <w:t>xyz</w:t>
            </w:r>
          </w:p>
        </w:tc>
        <w:tc>
          <w:tcPr>
            <w:tcW w:w="810" w:type="dxa"/>
            <w:tcBorders>
              <w:left w:val="single" w:sz="4" w:space="0" w:color="auto"/>
            </w:tcBorders>
            <w:vAlign w:val="center"/>
          </w:tcPr>
          <w:p w14:paraId="6AF5CE84" w14:textId="77777777" w:rsidR="00697676" w:rsidRPr="003F5DD4" w:rsidRDefault="00697676" w:rsidP="0064547C">
            <w:pPr>
              <w:pStyle w:val="ExampleTEXT"/>
            </w:pPr>
            <w:r w:rsidRPr="003F5DD4">
              <w:t>.xyz</w:t>
            </w:r>
          </w:p>
        </w:tc>
        <w:tc>
          <w:tcPr>
            <w:tcW w:w="1181" w:type="dxa"/>
            <w:vAlign w:val="center"/>
          </w:tcPr>
          <w:p w14:paraId="730087D3" w14:textId="77777777" w:rsidR="00697676" w:rsidRPr="003F5DD4" w:rsidRDefault="00697676" w:rsidP="0064547C">
            <w:pPr>
              <w:pStyle w:val="ExampleTEXT"/>
              <w:jc w:val="center"/>
            </w:pPr>
          </w:p>
        </w:tc>
        <w:tc>
          <w:tcPr>
            <w:tcW w:w="1557" w:type="dxa"/>
            <w:vAlign w:val="center"/>
          </w:tcPr>
          <w:p w14:paraId="76679CD0" w14:textId="77777777" w:rsidR="00697676" w:rsidRPr="003F5DD4" w:rsidRDefault="00697676" w:rsidP="0064547C">
            <w:pPr>
              <w:pStyle w:val="ExampleTEXT"/>
              <w:jc w:val="center"/>
            </w:pPr>
          </w:p>
        </w:tc>
        <w:tc>
          <w:tcPr>
            <w:tcW w:w="1042" w:type="dxa"/>
            <w:vAlign w:val="center"/>
          </w:tcPr>
          <w:p w14:paraId="7FF7DECE" w14:textId="77777777" w:rsidR="00697676" w:rsidRPr="003F5DD4" w:rsidRDefault="00697676" w:rsidP="0064547C">
            <w:pPr>
              <w:pStyle w:val="ExampleTEXT"/>
              <w:jc w:val="center"/>
            </w:pPr>
            <w:r w:rsidRPr="003F5DD4">
              <w:t>DAILY</w:t>
            </w:r>
          </w:p>
        </w:tc>
      </w:tr>
      <w:tr w:rsidR="005F108B" w14:paraId="23655745" w14:textId="77777777" w:rsidTr="00697676">
        <w:tc>
          <w:tcPr>
            <w:tcW w:w="1890" w:type="dxa"/>
            <w:vAlign w:val="center"/>
          </w:tcPr>
          <w:p w14:paraId="16D26B6F" w14:textId="77777777" w:rsidR="005F108B" w:rsidRPr="003F5DD4" w:rsidRDefault="005F108B" w:rsidP="0064547C">
            <w:pPr>
              <w:pStyle w:val="ExampleTEXT"/>
            </w:pPr>
            <w:r w:rsidRPr="003F5DD4">
              <w:t>NETWORK drive @ PSU</w:t>
            </w:r>
          </w:p>
          <w:p w14:paraId="21704F40" w14:textId="77777777" w:rsidR="005F108B" w:rsidRPr="003F5DD4" w:rsidRDefault="005F108B" w:rsidP="0064547C">
            <w:pPr>
              <w:pStyle w:val="ExampleTEXT"/>
            </w:pPr>
            <w:r w:rsidRPr="003F5DD4">
              <w:t>F:\PROJECT\BIM</w:t>
            </w:r>
          </w:p>
        </w:tc>
        <w:tc>
          <w:tcPr>
            <w:tcW w:w="2520" w:type="dxa"/>
            <w:gridSpan w:val="3"/>
            <w:tcBorders>
              <w:top w:val="single" w:sz="4" w:space="0" w:color="auto"/>
              <w:bottom w:val="single" w:sz="4" w:space="0" w:color="000000"/>
            </w:tcBorders>
            <w:vAlign w:val="center"/>
          </w:tcPr>
          <w:p w14:paraId="6C9D207D" w14:textId="77777777" w:rsidR="005F108B" w:rsidRPr="00D71562" w:rsidRDefault="005F108B" w:rsidP="0064547C">
            <w:pPr>
              <w:pStyle w:val="ExampleTEXT"/>
            </w:pPr>
            <w:r w:rsidRPr="003F5DD4">
              <w:t>ROOT PROJECT FOLDER</w:t>
            </w:r>
          </w:p>
        </w:tc>
        <w:tc>
          <w:tcPr>
            <w:tcW w:w="810" w:type="dxa"/>
            <w:vAlign w:val="center"/>
          </w:tcPr>
          <w:p w14:paraId="62F45E3C" w14:textId="77777777" w:rsidR="005F108B" w:rsidRPr="003F5DD4" w:rsidRDefault="005F108B" w:rsidP="0064547C">
            <w:pPr>
              <w:pStyle w:val="ExampleTEXT"/>
            </w:pPr>
            <w:r w:rsidRPr="003F5DD4">
              <w:t>FOLDER</w:t>
            </w:r>
          </w:p>
        </w:tc>
        <w:tc>
          <w:tcPr>
            <w:tcW w:w="1181" w:type="dxa"/>
            <w:vAlign w:val="center"/>
          </w:tcPr>
          <w:p w14:paraId="53D00354" w14:textId="77777777" w:rsidR="005F108B" w:rsidRPr="003F5DD4" w:rsidRDefault="005F108B" w:rsidP="0064547C">
            <w:pPr>
              <w:pStyle w:val="ExampleTEXT"/>
              <w:jc w:val="center"/>
            </w:pPr>
            <w:r w:rsidRPr="003F5DD4">
              <w:t>NO</w:t>
            </w:r>
          </w:p>
        </w:tc>
        <w:tc>
          <w:tcPr>
            <w:tcW w:w="1557" w:type="dxa"/>
            <w:vAlign w:val="center"/>
          </w:tcPr>
          <w:p w14:paraId="6E1C9E0E" w14:textId="77777777" w:rsidR="005F108B" w:rsidRPr="003F5DD4" w:rsidRDefault="005F108B" w:rsidP="0064547C">
            <w:pPr>
              <w:pStyle w:val="ExampleTEXT"/>
              <w:jc w:val="center"/>
            </w:pPr>
            <w:r w:rsidRPr="003F5DD4">
              <w:t xml:space="preserve">JIM </w:t>
            </w:r>
            <w:proofErr w:type="spellStart"/>
            <w:r w:rsidRPr="003F5DD4">
              <w:t>McBIM</w:t>
            </w:r>
            <w:proofErr w:type="spellEnd"/>
          </w:p>
        </w:tc>
        <w:tc>
          <w:tcPr>
            <w:tcW w:w="1042" w:type="dxa"/>
            <w:vAlign w:val="center"/>
          </w:tcPr>
          <w:p w14:paraId="5AE8788B" w14:textId="77777777" w:rsidR="005F108B" w:rsidRPr="003F5DD4" w:rsidRDefault="005F108B" w:rsidP="0064547C">
            <w:pPr>
              <w:pStyle w:val="ExampleTEXT"/>
              <w:jc w:val="center"/>
            </w:pPr>
            <w:r w:rsidRPr="003F5DD4">
              <w:t>ONCE</w:t>
            </w:r>
          </w:p>
        </w:tc>
      </w:tr>
      <w:tr w:rsidR="005F108B" w14:paraId="7537C8FD" w14:textId="77777777" w:rsidTr="00697676">
        <w:tc>
          <w:tcPr>
            <w:tcW w:w="1890" w:type="dxa"/>
            <w:vAlign w:val="center"/>
          </w:tcPr>
          <w:p w14:paraId="01D1C5B1" w14:textId="77777777" w:rsidR="005F108B" w:rsidRPr="003F5DD4" w:rsidRDefault="005F108B" w:rsidP="0064547C">
            <w:pPr>
              <w:pStyle w:val="ExampleTEXT"/>
            </w:pPr>
            <w:r w:rsidRPr="003F5DD4">
              <w:t>Project Management Software</w:t>
            </w:r>
          </w:p>
          <w:p w14:paraId="6799BFAF" w14:textId="77777777" w:rsidR="005F108B" w:rsidRPr="003F5DD4" w:rsidRDefault="005F108B" w:rsidP="0064547C">
            <w:pPr>
              <w:pStyle w:val="ExampleTEXT"/>
            </w:pPr>
            <w:r w:rsidRPr="003F5DD4">
              <w:t>www.*****.com</w:t>
            </w:r>
          </w:p>
        </w:tc>
        <w:tc>
          <w:tcPr>
            <w:tcW w:w="270" w:type="dxa"/>
            <w:tcBorders>
              <w:right w:val="single" w:sz="4" w:space="0" w:color="808080" w:themeColor="background1" w:themeShade="80"/>
            </w:tcBorders>
            <w:vAlign w:val="center"/>
          </w:tcPr>
          <w:p w14:paraId="105B991C" w14:textId="77777777" w:rsidR="005F108B" w:rsidRPr="003F5DD4" w:rsidRDefault="005F108B" w:rsidP="0064547C">
            <w:pPr>
              <w:pStyle w:val="ExampleTEXT"/>
            </w:pPr>
          </w:p>
        </w:tc>
        <w:tc>
          <w:tcPr>
            <w:tcW w:w="209" w:type="dxa"/>
            <w:tcBorders>
              <w:left w:val="single" w:sz="4" w:space="0" w:color="808080" w:themeColor="background1" w:themeShade="80"/>
              <w:right w:val="single" w:sz="4" w:space="0" w:color="808080" w:themeColor="background1" w:themeShade="80"/>
            </w:tcBorders>
            <w:vAlign w:val="center"/>
          </w:tcPr>
          <w:p w14:paraId="250D8D4F" w14:textId="77777777" w:rsidR="005F108B" w:rsidRPr="003F5DD4" w:rsidRDefault="005F108B" w:rsidP="0064547C">
            <w:pPr>
              <w:pStyle w:val="ExampleTEXT"/>
            </w:pPr>
          </w:p>
        </w:tc>
        <w:tc>
          <w:tcPr>
            <w:tcW w:w="2041" w:type="dxa"/>
            <w:tcBorders>
              <w:left w:val="single" w:sz="4" w:space="0" w:color="808080" w:themeColor="background1" w:themeShade="80"/>
            </w:tcBorders>
            <w:vAlign w:val="center"/>
          </w:tcPr>
          <w:p w14:paraId="13F2C3C7" w14:textId="77777777" w:rsidR="005F108B" w:rsidRPr="00D71562" w:rsidRDefault="005F108B" w:rsidP="0064547C">
            <w:pPr>
              <w:pStyle w:val="ExampleTEXT"/>
            </w:pPr>
          </w:p>
        </w:tc>
        <w:tc>
          <w:tcPr>
            <w:tcW w:w="810" w:type="dxa"/>
            <w:vAlign w:val="center"/>
          </w:tcPr>
          <w:p w14:paraId="634D65FC" w14:textId="77777777" w:rsidR="005F108B" w:rsidRPr="003F5DD4" w:rsidRDefault="005F108B" w:rsidP="0064547C">
            <w:pPr>
              <w:pStyle w:val="ExampleTEXT"/>
            </w:pPr>
          </w:p>
        </w:tc>
        <w:tc>
          <w:tcPr>
            <w:tcW w:w="1181" w:type="dxa"/>
            <w:vAlign w:val="center"/>
          </w:tcPr>
          <w:p w14:paraId="2B4E5355" w14:textId="77777777" w:rsidR="005F108B" w:rsidRPr="003F5DD4" w:rsidRDefault="005F108B" w:rsidP="0064547C">
            <w:pPr>
              <w:pStyle w:val="ExampleTEXT"/>
            </w:pPr>
          </w:p>
        </w:tc>
        <w:tc>
          <w:tcPr>
            <w:tcW w:w="1557" w:type="dxa"/>
            <w:vAlign w:val="center"/>
          </w:tcPr>
          <w:p w14:paraId="76DFB519" w14:textId="77777777" w:rsidR="005F108B" w:rsidRPr="003F5DD4" w:rsidRDefault="005F108B" w:rsidP="0064547C">
            <w:pPr>
              <w:pStyle w:val="ExampleTEXT"/>
            </w:pPr>
          </w:p>
        </w:tc>
        <w:tc>
          <w:tcPr>
            <w:tcW w:w="1042" w:type="dxa"/>
            <w:vAlign w:val="center"/>
          </w:tcPr>
          <w:p w14:paraId="7F337C62" w14:textId="77777777" w:rsidR="005F108B" w:rsidRPr="003F5DD4" w:rsidRDefault="005F108B" w:rsidP="0064547C">
            <w:pPr>
              <w:pStyle w:val="ExampleTEXT"/>
            </w:pPr>
          </w:p>
        </w:tc>
      </w:tr>
      <w:tr w:rsidR="005F108B" w14:paraId="24437A5E" w14:textId="77777777" w:rsidTr="00697676">
        <w:trPr>
          <w:trHeight w:val="41"/>
        </w:trPr>
        <w:tc>
          <w:tcPr>
            <w:tcW w:w="1890" w:type="dxa"/>
            <w:vAlign w:val="center"/>
          </w:tcPr>
          <w:p w14:paraId="782688D1" w14:textId="77777777" w:rsidR="005F108B" w:rsidRPr="003F5DD4" w:rsidRDefault="005F108B" w:rsidP="0064547C">
            <w:pPr>
              <w:pStyle w:val="ExampleTEXT"/>
            </w:pPr>
          </w:p>
        </w:tc>
        <w:tc>
          <w:tcPr>
            <w:tcW w:w="270" w:type="dxa"/>
            <w:tcBorders>
              <w:right w:val="single" w:sz="4" w:space="0" w:color="808080" w:themeColor="background1" w:themeShade="80"/>
            </w:tcBorders>
            <w:vAlign w:val="center"/>
          </w:tcPr>
          <w:p w14:paraId="795BC451" w14:textId="77777777" w:rsidR="005F108B" w:rsidRPr="003F5DD4" w:rsidRDefault="005F108B" w:rsidP="0064547C">
            <w:pPr>
              <w:pStyle w:val="ExampleTEXT"/>
            </w:pPr>
          </w:p>
        </w:tc>
        <w:tc>
          <w:tcPr>
            <w:tcW w:w="209" w:type="dxa"/>
            <w:tcBorders>
              <w:left w:val="single" w:sz="4" w:space="0" w:color="808080" w:themeColor="background1" w:themeShade="80"/>
              <w:right w:val="single" w:sz="4" w:space="0" w:color="808080" w:themeColor="background1" w:themeShade="80"/>
            </w:tcBorders>
            <w:vAlign w:val="center"/>
          </w:tcPr>
          <w:p w14:paraId="50874425" w14:textId="77777777" w:rsidR="005F108B" w:rsidRPr="003F5DD4" w:rsidRDefault="005F108B" w:rsidP="0064547C">
            <w:pPr>
              <w:pStyle w:val="ExampleTEXT"/>
            </w:pPr>
          </w:p>
        </w:tc>
        <w:tc>
          <w:tcPr>
            <w:tcW w:w="2041" w:type="dxa"/>
            <w:tcBorders>
              <w:left w:val="single" w:sz="4" w:space="0" w:color="808080" w:themeColor="background1" w:themeShade="80"/>
            </w:tcBorders>
            <w:vAlign w:val="center"/>
          </w:tcPr>
          <w:p w14:paraId="704E2EDB" w14:textId="77777777" w:rsidR="005F108B" w:rsidRPr="00D71562" w:rsidRDefault="005F108B" w:rsidP="0064547C">
            <w:pPr>
              <w:pStyle w:val="ExampleTEXT"/>
            </w:pPr>
          </w:p>
        </w:tc>
        <w:tc>
          <w:tcPr>
            <w:tcW w:w="810" w:type="dxa"/>
            <w:vAlign w:val="center"/>
          </w:tcPr>
          <w:p w14:paraId="02688B96" w14:textId="77777777" w:rsidR="005F108B" w:rsidRPr="003F5DD4" w:rsidRDefault="005F108B" w:rsidP="0064547C">
            <w:pPr>
              <w:pStyle w:val="ExampleTEXT"/>
            </w:pPr>
          </w:p>
        </w:tc>
        <w:tc>
          <w:tcPr>
            <w:tcW w:w="1181" w:type="dxa"/>
            <w:vAlign w:val="center"/>
          </w:tcPr>
          <w:p w14:paraId="7FBFAF10" w14:textId="77777777" w:rsidR="005F108B" w:rsidRPr="003F5DD4" w:rsidRDefault="005F108B" w:rsidP="0064547C">
            <w:pPr>
              <w:pStyle w:val="ExampleTEXT"/>
            </w:pPr>
          </w:p>
        </w:tc>
        <w:tc>
          <w:tcPr>
            <w:tcW w:w="1557" w:type="dxa"/>
            <w:vAlign w:val="center"/>
          </w:tcPr>
          <w:p w14:paraId="77ABF425" w14:textId="77777777" w:rsidR="005F108B" w:rsidRPr="003F5DD4" w:rsidRDefault="005F108B" w:rsidP="0064547C">
            <w:pPr>
              <w:pStyle w:val="ExampleTEXT"/>
            </w:pPr>
          </w:p>
        </w:tc>
        <w:tc>
          <w:tcPr>
            <w:tcW w:w="1042" w:type="dxa"/>
            <w:vAlign w:val="center"/>
          </w:tcPr>
          <w:p w14:paraId="1AC21F9D" w14:textId="77777777" w:rsidR="005F108B" w:rsidRPr="003F5DD4" w:rsidRDefault="005F108B" w:rsidP="0064547C">
            <w:pPr>
              <w:pStyle w:val="ExampleTEXT"/>
            </w:pPr>
          </w:p>
        </w:tc>
      </w:tr>
      <w:tr w:rsidR="005F108B" w14:paraId="456F996A" w14:textId="77777777" w:rsidTr="00697676">
        <w:tc>
          <w:tcPr>
            <w:tcW w:w="1890" w:type="dxa"/>
            <w:vAlign w:val="center"/>
          </w:tcPr>
          <w:p w14:paraId="4BBA21B1" w14:textId="77777777" w:rsidR="005F108B" w:rsidRPr="003F5DD4" w:rsidRDefault="005F108B" w:rsidP="0064547C">
            <w:pPr>
              <w:pStyle w:val="ExampleTEXT"/>
            </w:pPr>
          </w:p>
        </w:tc>
        <w:tc>
          <w:tcPr>
            <w:tcW w:w="270" w:type="dxa"/>
            <w:tcBorders>
              <w:right w:val="single" w:sz="4" w:space="0" w:color="808080" w:themeColor="background1" w:themeShade="80"/>
            </w:tcBorders>
            <w:vAlign w:val="center"/>
          </w:tcPr>
          <w:p w14:paraId="3EAB7052" w14:textId="77777777" w:rsidR="005F108B" w:rsidRPr="003F5DD4" w:rsidRDefault="005F108B" w:rsidP="0064547C">
            <w:pPr>
              <w:pStyle w:val="ExampleTEXT"/>
            </w:pPr>
          </w:p>
        </w:tc>
        <w:tc>
          <w:tcPr>
            <w:tcW w:w="209" w:type="dxa"/>
            <w:tcBorders>
              <w:left w:val="single" w:sz="4" w:space="0" w:color="808080" w:themeColor="background1" w:themeShade="80"/>
              <w:right w:val="single" w:sz="4" w:space="0" w:color="808080" w:themeColor="background1" w:themeShade="80"/>
            </w:tcBorders>
            <w:vAlign w:val="center"/>
          </w:tcPr>
          <w:p w14:paraId="5200DEA4" w14:textId="77777777" w:rsidR="005F108B" w:rsidRPr="003F5DD4" w:rsidRDefault="005F108B" w:rsidP="0064547C">
            <w:pPr>
              <w:pStyle w:val="ExampleTEXT"/>
            </w:pPr>
          </w:p>
        </w:tc>
        <w:tc>
          <w:tcPr>
            <w:tcW w:w="2041" w:type="dxa"/>
            <w:tcBorders>
              <w:left w:val="single" w:sz="4" w:space="0" w:color="808080" w:themeColor="background1" w:themeShade="80"/>
            </w:tcBorders>
            <w:vAlign w:val="center"/>
          </w:tcPr>
          <w:p w14:paraId="066A2627" w14:textId="77777777" w:rsidR="005F108B" w:rsidRPr="00D71562" w:rsidRDefault="005F108B" w:rsidP="0064547C">
            <w:pPr>
              <w:pStyle w:val="ExampleTEXT"/>
            </w:pPr>
          </w:p>
        </w:tc>
        <w:tc>
          <w:tcPr>
            <w:tcW w:w="810" w:type="dxa"/>
            <w:vAlign w:val="center"/>
          </w:tcPr>
          <w:p w14:paraId="31466136" w14:textId="77777777" w:rsidR="005F108B" w:rsidRPr="003F5DD4" w:rsidRDefault="005F108B" w:rsidP="0064547C">
            <w:pPr>
              <w:pStyle w:val="ExampleTEXT"/>
            </w:pPr>
          </w:p>
        </w:tc>
        <w:tc>
          <w:tcPr>
            <w:tcW w:w="1181" w:type="dxa"/>
            <w:vAlign w:val="center"/>
          </w:tcPr>
          <w:p w14:paraId="740C338C" w14:textId="77777777" w:rsidR="005F108B" w:rsidRPr="003F5DD4" w:rsidRDefault="005F108B" w:rsidP="0064547C">
            <w:pPr>
              <w:pStyle w:val="ExampleTEXT"/>
            </w:pPr>
          </w:p>
        </w:tc>
        <w:tc>
          <w:tcPr>
            <w:tcW w:w="1557" w:type="dxa"/>
            <w:vAlign w:val="center"/>
          </w:tcPr>
          <w:p w14:paraId="13228762" w14:textId="77777777" w:rsidR="005F108B" w:rsidRPr="003F5DD4" w:rsidRDefault="005F108B" w:rsidP="0064547C">
            <w:pPr>
              <w:pStyle w:val="ExampleTEXT"/>
            </w:pPr>
          </w:p>
        </w:tc>
        <w:tc>
          <w:tcPr>
            <w:tcW w:w="1042" w:type="dxa"/>
            <w:vAlign w:val="center"/>
          </w:tcPr>
          <w:p w14:paraId="2EB08874" w14:textId="77777777" w:rsidR="005F108B" w:rsidRPr="003F5DD4" w:rsidRDefault="005F108B" w:rsidP="0064547C">
            <w:pPr>
              <w:pStyle w:val="ExampleTEXT"/>
            </w:pPr>
          </w:p>
        </w:tc>
      </w:tr>
    </w:tbl>
    <w:p w14:paraId="655D5817" w14:textId="77777777" w:rsidR="00EC263C" w:rsidRDefault="00EC263C" w:rsidP="0064547C">
      <w:pPr>
        <w:pStyle w:val="ExampleTEXT"/>
      </w:pPr>
    </w:p>
    <w:p w14:paraId="4909495D" w14:textId="77777777" w:rsidR="00EF458D" w:rsidRDefault="00EF458D" w:rsidP="0064547C">
      <w:pPr>
        <w:pStyle w:val="ExampleTEXT"/>
      </w:pPr>
    </w:p>
    <w:p w14:paraId="04505AEB" w14:textId="77777777" w:rsidR="00EF458D" w:rsidRDefault="00EF458D" w:rsidP="0064547C">
      <w:pPr>
        <w:pStyle w:val="ExampleTEXT"/>
      </w:pPr>
    </w:p>
    <w:p w14:paraId="19BC8C97" w14:textId="77777777" w:rsidR="00EF458D" w:rsidRDefault="00EF458D" w:rsidP="0064547C">
      <w:pPr>
        <w:pStyle w:val="ExampleTEXT"/>
      </w:pPr>
    </w:p>
    <w:p w14:paraId="716A3E91" w14:textId="77777777" w:rsidR="00EF458D" w:rsidRDefault="00EF458D" w:rsidP="0064547C">
      <w:pPr>
        <w:pStyle w:val="ExampleTEXT"/>
      </w:pPr>
    </w:p>
    <w:p w14:paraId="13EF25FB" w14:textId="77777777" w:rsidR="00EF458D" w:rsidRDefault="00EF458D" w:rsidP="0064547C">
      <w:pPr>
        <w:pStyle w:val="ExampleTEXT"/>
      </w:pPr>
    </w:p>
    <w:p w14:paraId="5890D7D6" w14:textId="77777777" w:rsidR="00EF458D" w:rsidRDefault="00EF458D" w:rsidP="0064547C">
      <w:pPr>
        <w:pStyle w:val="ExampleTEXT"/>
      </w:pPr>
    </w:p>
    <w:p w14:paraId="47B51BC9" w14:textId="77777777" w:rsidR="00EF458D" w:rsidRDefault="00EF458D" w:rsidP="0064547C">
      <w:pPr>
        <w:pStyle w:val="ExampleTEXT"/>
      </w:pPr>
    </w:p>
    <w:p w14:paraId="09F7CF35" w14:textId="77777777" w:rsidR="00EF458D" w:rsidRDefault="00EF458D" w:rsidP="0064547C">
      <w:pPr>
        <w:pStyle w:val="ExampleTEXT"/>
      </w:pPr>
    </w:p>
    <w:p w14:paraId="02D4C7ED" w14:textId="77777777" w:rsidR="00EF458D" w:rsidRDefault="00EF458D" w:rsidP="0064547C">
      <w:pPr>
        <w:pStyle w:val="ExampleTEXT"/>
      </w:pPr>
    </w:p>
    <w:p w14:paraId="38066DE5" w14:textId="77777777" w:rsidR="00EF458D" w:rsidRDefault="00EF458D" w:rsidP="00EC263C">
      <w:pPr>
        <w:pStyle w:val="Style1"/>
        <w:rPr>
          <w:color w:val="C00000"/>
        </w:rPr>
        <w:sectPr w:rsidR="00EF458D" w:rsidSect="00B424A6">
          <w:pgSz w:w="12240" w:h="15840"/>
          <w:pgMar w:top="1440" w:right="1440" w:bottom="1440" w:left="1440" w:header="720" w:footer="720" w:gutter="0"/>
          <w:cols w:space="720"/>
          <w:docGrid w:linePitch="360"/>
        </w:sectPr>
      </w:pPr>
    </w:p>
    <w:p w14:paraId="69B2B6C5" w14:textId="77777777" w:rsidR="00642777" w:rsidRDefault="00642777" w:rsidP="00EC263C">
      <w:pPr>
        <w:pStyle w:val="Style1"/>
      </w:pPr>
      <w:bookmarkStart w:id="20" w:name="_Toc254593280"/>
      <w:bookmarkStart w:id="21" w:name="_Toc243887589"/>
      <w:r w:rsidRPr="005764B9">
        <w:lastRenderedPageBreak/>
        <w:t>S</w:t>
      </w:r>
      <w:r>
        <w:t>ection J: Quality Control</w:t>
      </w:r>
      <w:bookmarkEnd w:id="20"/>
    </w:p>
    <w:p w14:paraId="081A867A" w14:textId="77777777" w:rsidR="00642777" w:rsidRDefault="00642777" w:rsidP="00642777">
      <w:pPr>
        <w:pStyle w:val="ListParagraph"/>
        <w:numPr>
          <w:ilvl w:val="0"/>
          <w:numId w:val="21"/>
        </w:numPr>
        <w:spacing w:line="276" w:lineRule="auto"/>
        <w:rPr>
          <w:b/>
        </w:rPr>
      </w:pPr>
      <w:r>
        <w:rPr>
          <w:b/>
        </w:rPr>
        <w:t>OVERALL STRATEGY FOR QUALITY CONTROL</w:t>
      </w:r>
      <w:r w:rsidR="003A2B7C">
        <w:rPr>
          <w:b/>
        </w:rPr>
        <w:t>:</w:t>
      </w:r>
    </w:p>
    <w:p w14:paraId="7CA5A0CD" w14:textId="77777777" w:rsidR="00642777" w:rsidRPr="002C5DE3" w:rsidRDefault="00642777" w:rsidP="0064547C">
      <w:pPr>
        <w:pStyle w:val="ExampleTEXT"/>
        <w:ind w:left="360"/>
      </w:pPr>
      <w:r w:rsidRPr="00272D5F">
        <w:t>Describe the strategy to control the quality of the model.</w:t>
      </w:r>
    </w:p>
    <w:p w14:paraId="7916D84C" w14:textId="77777777" w:rsidR="00642777" w:rsidRDefault="00642777" w:rsidP="00642777">
      <w:pPr>
        <w:pStyle w:val="ListParagraph"/>
        <w:numPr>
          <w:ilvl w:val="0"/>
          <w:numId w:val="21"/>
        </w:numPr>
        <w:spacing w:line="276" w:lineRule="auto"/>
        <w:rPr>
          <w:b/>
        </w:rPr>
      </w:pPr>
      <w:r>
        <w:rPr>
          <w:b/>
        </w:rPr>
        <w:t>QUALITY CONTROL</w:t>
      </w:r>
      <w:r w:rsidRPr="006E0307">
        <w:rPr>
          <w:b/>
        </w:rPr>
        <w:t xml:space="preserve"> CHECKS</w:t>
      </w:r>
      <w:r w:rsidR="003A2B7C">
        <w:rPr>
          <w:b/>
        </w:rPr>
        <w:t>:</w:t>
      </w:r>
    </w:p>
    <w:p w14:paraId="7C74D750" w14:textId="77777777" w:rsidR="00642777" w:rsidRDefault="00642777" w:rsidP="0064547C">
      <w:pPr>
        <w:pStyle w:val="ExampleTEXT"/>
        <w:ind w:left="360"/>
      </w:pPr>
      <w:r>
        <w:t>The following checks should be performed to assure quality.</w:t>
      </w:r>
    </w:p>
    <w:tbl>
      <w:tblPr>
        <w:tblW w:w="9029" w:type="dxa"/>
        <w:tblInd w:w="3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9" w:type="dxa"/>
          <w:left w:w="29" w:type="dxa"/>
          <w:bottom w:w="29" w:type="dxa"/>
          <w:right w:w="29" w:type="dxa"/>
        </w:tblCellMar>
        <w:tblLook w:val="04A0" w:firstRow="1" w:lastRow="0" w:firstColumn="1" w:lastColumn="0" w:noHBand="0" w:noVBand="1"/>
      </w:tblPr>
      <w:tblGrid>
        <w:gridCol w:w="1558"/>
        <w:gridCol w:w="3392"/>
        <w:gridCol w:w="1440"/>
        <w:gridCol w:w="1443"/>
        <w:gridCol w:w="1196"/>
      </w:tblGrid>
      <w:tr w:rsidR="00642777" w:rsidRPr="00D9311F" w14:paraId="2F0F9091" w14:textId="77777777" w:rsidTr="003A10C6">
        <w:trPr>
          <w:trHeight w:val="473"/>
        </w:trPr>
        <w:tc>
          <w:tcPr>
            <w:tcW w:w="1558" w:type="dxa"/>
            <w:shd w:val="clear" w:color="auto" w:fill="262626"/>
            <w:vAlign w:val="center"/>
          </w:tcPr>
          <w:p w14:paraId="29751412" w14:textId="77777777" w:rsidR="00642777" w:rsidRPr="00272D5F" w:rsidRDefault="00642777" w:rsidP="003A10C6">
            <w:pPr>
              <w:jc w:val="center"/>
              <w:rPr>
                <w:b/>
                <w:color w:val="FFFFFF"/>
                <w:sz w:val="16"/>
              </w:rPr>
            </w:pPr>
            <w:r w:rsidRPr="00272D5F">
              <w:rPr>
                <w:b/>
                <w:color w:val="FFFFFF"/>
                <w:sz w:val="16"/>
              </w:rPr>
              <w:t>CHECKS</w:t>
            </w:r>
          </w:p>
        </w:tc>
        <w:tc>
          <w:tcPr>
            <w:tcW w:w="3392" w:type="dxa"/>
            <w:shd w:val="clear" w:color="auto" w:fill="262626"/>
            <w:vAlign w:val="center"/>
          </w:tcPr>
          <w:p w14:paraId="0B8FC1B2" w14:textId="77777777" w:rsidR="00642777" w:rsidRPr="00272D5F" w:rsidRDefault="00642777" w:rsidP="008859D8">
            <w:pPr>
              <w:jc w:val="center"/>
              <w:rPr>
                <w:b/>
                <w:color w:val="FFFFFF"/>
                <w:sz w:val="16"/>
              </w:rPr>
            </w:pPr>
            <w:r w:rsidRPr="00272D5F">
              <w:rPr>
                <w:b/>
                <w:color w:val="FFFFFF"/>
                <w:sz w:val="16"/>
              </w:rPr>
              <w:t>DEFINITION</w:t>
            </w:r>
          </w:p>
        </w:tc>
        <w:tc>
          <w:tcPr>
            <w:tcW w:w="1440" w:type="dxa"/>
            <w:shd w:val="clear" w:color="auto" w:fill="262626"/>
            <w:vAlign w:val="center"/>
          </w:tcPr>
          <w:p w14:paraId="25068443" w14:textId="77777777" w:rsidR="00642777" w:rsidRPr="00272D5F" w:rsidRDefault="00642777" w:rsidP="008859D8">
            <w:pPr>
              <w:jc w:val="center"/>
              <w:rPr>
                <w:b/>
                <w:color w:val="FFFFFF"/>
                <w:sz w:val="16"/>
              </w:rPr>
            </w:pPr>
            <w:r w:rsidRPr="00272D5F">
              <w:rPr>
                <w:b/>
                <w:color w:val="FFFFFF"/>
                <w:sz w:val="16"/>
              </w:rPr>
              <w:t>RESPONSIBLE PARTY</w:t>
            </w:r>
          </w:p>
        </w:tc>
        <w:tc>
          <w:tcPr>
            <w:tcW w:w="1443" w:type="dxa"/>
            <w:shd w:val="clear" w:color="auto" w:fill="262626"/>
            <w:vAlign w:val="center"/>
          </w:tcPr>
          <w:p w14:paraId="060CB378" w14:textId="77777777" w:rsidR="00642777" w:rsidRPr="00272D5F" w:rsidRDefault="00642777" w:rsidP="008859D8">
            <w:pPr>
              <w:jc w:val="center"/>
              <w:rPr>
                <w:b/>
                <w:color w:val="FFFFFF"/>
                <w:sz w:val="16"/>
              </w:rPr>
            </w:pPr>
            <w:r w:rsidRPr="00272D5F">
              <w:rPr>
                <w:b/>
                <w:color w:val="FFFFFF"/>
                <w:sz w:val="16"/>
              </w:rPr>
              <w:t>SOFTWARE PROGRAM(S)</w:t>
            </w:r>
          </w:p>
        </w:tc>
        <w:tc>
          <w:tcPr>
            <w:tcW w:w="1196" w:type="dxa"/>
            <w:shd w:val="clear" w:color="auto" w:fill="262626"/>
            <w:vAlign w:val="center"/>
          </w:tcPr>
          <w:p w14:paraId="304DADC1" w14:textId="77777777" w:rsidR="00642777" w:rsidRPr="00272D5F" w:rsidRDefault="00642777" w:rsidP="008859D8">
            <w:pPr>
              <w:jc w:val="center"/>
              <w:rPr>
                <w:b/>
                <w:color w:val="FFFFFF"/>
                <w:sz w:val="16"/>
              </w:rPr>
            </w:pPr>
            <w:r w:rsidRPr="00272D5F">
              <w:rPr>
                <w:b/>
                <w:color w:val="FFFFFF"/>
                <w:sz w:val="16"/>
              </w:rPr>
              <w:t xml:space="preserve">FREQUENCY </w:t>
            </w:r>
          </w:p>
        </w:tc>
      </w:tr>
      <w:tr w:rsidR="00642777" w:rsidRPr="00D9311F" w14:paraId="576DF69D" w14:textId="77777777" w:rsidTr="003A10C6">
        <w:trPr>
          <w:trHeight w:val="720"/>
        </w:trPr>
        <w:tc>
          <w:tcPr>
            <w:tcW w:w="1558" w:type="dxa"/>
            <w:shd w:val="clear" w:color="auto" w:fill="FFFFFF"/>
            <w:vAlign w:val="center"/>
          </w:tcPr>
          <w:p w14:paraId="0329E126" w14:textId="77777777" w:rsidR="00642777" w:rsidRPr="00272D5F" w:rsidRDefault="00642777" w:rsidP="0064547C">
            <w:pPr>
              <w:pStyle w:val="ExampleTEXT"/>
              <w:jc w:val="center"/>
            </w:pPr>
            <w:r w:rsidRPr="00272D5F">
              <w:t>VISUAL CHECK</w:t>
            </w:r>
          </w:p>
        </w:tc>
        <w:tc>
          <w:tcPr>
            <w:tcW w:w="3392" w:type="dxa"/>
            <w:shd w:val="clear" w:color="auto" w:fill="FFFFFF"/>
            <w:vAlign w:val="center"/>
          </w:tcPr>
          <w:p w14:paraId="78AF1371" w14:textId="77777777" w:rsidR="00642777" w:rsidRPr="00272D5F" w:rsidRDefault="00642777" w:rsidP="0064547C">
            <w:pPr>
              <w:pStyle w:val="ExampleTEXT"/>
            </w:pPr>
            <w:r w:rsidRPr="00272D5F">
              <w:t>Ensure there are no unintended model components and the design intent has been followed</w:t>
            </w:r>
          </w:p>
        </w:tc>
        <w:tc>
          <w:tcPr>
            <w:tcW w:w="1440" w:type="dxa"/>
            <w:shd w:val="clear" w:color="auto" w:fill="FFFFFF"/>
            <w:vAlign w:val="center"/>
          </w:tcPr>
          <w:p w14:paraId="6F89CF6F" w14:textId="77777777" w:rsidR="00642777" w:rsidRPr="00272D5F" w:rsidRDefault="00642777" w:rsidP="0064547C">
            <w:pPr>
              <w:pStyle w:val="ExampleTEXT"/>
              <w:jc w:val="center"/>
            </w:pPr>
          </w:p>
        </w:tc>
        <w:tc>
          <w:tcPr>
            <w:tcW w:w="1443" w:type="dxa"/>
            <w:shd w:val="clear" w:color="auto" w:fill="FFFFFF"/>
            <w:vAlign w:val="center"/>
          </w:tcPr>
          <w:p w14:paraId="14E7D022" w14:textId="77777777" w:rsidR="00642777" w:rsidRPr="00272D5F" w:rsidRDefault="00642777" w:rsidP="0064547C">
            <w:pPr>
              <w:pStyle w:val="ExampleTEXT"/>
              <w:jc w:val="center"/>
            </w:pPr>
          </w:p>
        </w:tc>
        <w:tc>
          <w:tcPr>
            <w:tcW w:w="1196" w:type="dxa"/>
            <w:shd w:val="clear" w:color="auto" w:fill="FFFFFF"/>
            <w:vAlign w:val="center"/>
          </w:tcPr>
          <w:p w14:paraId="1C28771B" w14:textId="77777777" w:rsidR="00642777" w:rsidRPr="00272D5F" w:rsidRDefault="00642777" w:rsidP="008859D8">
            <w:pPr>
              <w:jc w:val="center"/>
              <w:rPr>
                <w:sz w:val="16"/>
              </w:rPr>
            </w:pPr>
          </w:p>
        </w:tc>
      </w:tr>
      <w:tr w:rsidR="00642777" w:rsidRPr="00D9311F" w14:paraId="35E001CF" w14:textId="77777777" w:rsidTr="003A10C6">
        <w:trPr>
          <w:trHeight w:val="720"/>
        </w:trPr>
        <w:tc>
          <w:tcPr>
            <w:tcW w:w="1558" w:type="dxa"/>
            <w:shd w:val="clear" w:color="auto" w:fill="FFFFFF"/>
            <w:vAlign w:val="center"/>
          </w:tcPr>
          <w:p w14:paraId="309ABA88" w14:textId="77777777" w:rsidR="00642777" w:rsidRPr="00272D5F" w:rsidRDefault="00642777" w:rsidP="0064547C">
            <w:pPr>
              <w:pStyle w:val="ExampleTEXT"/>
              <w:jc w:val="center"/>
            </w:pPr>
            <w:r w:rsidRPr="00272D5F">
              <w:t>INTERFERENCE CHECK</w:t>
            </w:r>
          </w:p>
        </w:tc>
        <w:tc>
          <w:tcPr>
            <w:tcW w:w="3392" w:type="dxa"/>
            <w:shd w:val="clear" w:color="auto" w:fill="FFFFFF"/>
            <w:vAlign w:val="center"/>
          </w:tcPr>
          <w:p w14:paraId="3AF2B08C" w14:textId="77777777" w:rsidR="00642777" w:rsidRPr="00272D5F" w:rsidRDefault="00642777" w:rsidP="0064547C">
            <w:pPr>
              <w:pStyle w:val="ExampleTEXT"/>
            </w:pPr>
            <w:r w:rsidRPr="00272D5F">
              <w:t>Detect problems in the model where two building components are clashing including soft and hard</w:t>
            </w:r>
          </w:p>
        </w:tc>
        <w:tc>
          <w:tcPr>
            <w:tcW w:w="1440" w:type="dxa"/>
            <w:shd w:val="clear" w:color="auto" w:fill="FFFFFF"/>
            <w:vAlign w:val="center"/>
          </w:tcPr>
          <w:p w14:paraId="0B6BCD18" w14:textId="77777777" w:rsidR="00642777" w:rsidRPr="00272D5F" w:rsidRDefault="00642777" w:rsidP="0064547C">
            <w:pPr>
              <w:pStyle w:val="ExampleTEXT"/>
              <w:jc w:val="center"/>
            </w:pPr>
          </w:p>
        </w:tc>
        <w:tc>
          <w:tcPr>
            <w:tcW w:w="1443" w:type="dxa"/>
            <w:shd w:val="clear" w:color="auto" w:fill="FFFFFF"/>
            <w:vAlign w:val="center"/>
          </w:tcPr>
          <w:p w14:paraId="41A7CA37" w14:textId="77777777" w:rsidR="00642777" w:rsidRPr="00272D5F" w:rsidRDefault="00642777" w:rsidP="0064547C">
            <w:pPr>
              <w:pStyle w:val="ExampleTEXT"/>
              <w:jc w:val="center"/>
            </w:pPr>
          </w:p>
        </w:tc>
        <w:tc>
          <w:tcPr>
            <w:tcW w:w="1196" w:type="dxa"/>
            <w:shd w:val="clear" w:color="auto" w:fill="FFFFFF"/>
            <w:vAlign w:val="center"/>
          </w:tcPr>
          <w:p w14:paraId="5D05782B" w14:textId="77777777" w:rsidR="00642777" w:rsidRPr="00272D5F" w:rsidRDefault="00642777" w:rsidP="008859D8">
            <w:pPr>
              <w:jc w:val="center"/>
              <w:rPr>
                <w:sz w:val="16"/>
              </w:rPr>
            </w:pPr>
          </w:p>
        </w:tc>
      </w:tr>
      <w:tr w:rsidR="00642777" w:rsidRPr="00D9311F" w14:paraId="4A3ABDBB" w14:textId="77777777" w:rsidTr="003A10C6">
        <w:trPr>
          <w:trHeight w:val="720"/>
        </w:trPr>
        <w:tc>
          <w:tcPr>
            <w:tcW w:w="1558" w:type="dxa"/>
            <w:shd w:val="clear" w:color="auto" w:fill="FFFFFF"/>
            <w:vAlign w:val="center"/>
          </w:tcPr>
          <w:p w14:paraId="6DB22329" w14:textId="77777777" w:rsidR="00642777" w:rsidRPr="00272D5F" w:rsidRDefault="00642777" w:rsidP="0064547C">
            <w:pPr>
              <w:pStyle w:val="ExampleTEXT"/>
              <w:jc w:val="center"/>
            </w:pPr>
            <w:r w:rsidRPr="00272D5F">
              <w:t>STANDARDS CHECK</w:t>
            </w:r>
          </w:p>
        </w:tc>
        <w:tc>
          <w:tcPr>
            <w:tcW w:w="3392" w:type="dxa"/>
            <w:shd w:val="clear" w:color="auto" w:fill="FFFFFF"/>
            <w:vAlign w:val="center"/>
          </w:tcPr>
          <w:p w14:paraId="65FBC83D" w14:textId="77777777" w:rsidR="00642777" w:rsidRPr="00272D5F" w:rsidRDefault="00642777" w:rsidP="0064547C">
            <w:pPr>
              <w:pStyle w:val="ExampleTEXT"/>
            </w:pPr>
            <w:r w:rsidRPr="00272D5F">
              <w:t>Ensure that the BIM and AEC CADD Standard have been followed (fonts, dimensions, line styles, levels/layers, etc)</w:t>
            </w:r>
          </w:p>
        </w:tc>
        <w:tc>
          <w:tcPr>
            <w:tcW w:w="1440" w:type="dxa"/>
            <w:shd w:val="clear" w:color="auto" w:fill="FFFFFF"/>
            <w:vAlign w:val="center"/>
          </w:tcPr>
          <w:p w14:paraId="073DBF2E" w14:textId="77777777" w:rsidR="00642777" w:rsidRPr="00272D5F" w:rsidRDefault="00642777" w:rsidP="0064547C">
            <w:pPr>
              <w:pStyle w:val="ExampleTEXT"/>
              <w:jc w:val="center"/>
            </w:pPr>
          </w:p>
        </w:tc>
        <w:tc>
          <w:tcPr>
            <w:tcW w:w="1443" w:type="dxa"/>
            <w:shd w:val="clear" w:color="auto" w:fill="FFFFFF"/>
            <w:vAlign w:val="center"/>
          </w:tcPr>
          <w:p w14:paraId="66DBF437" w14:textId="77777777" w:rsidR="00642777" w:rsidRPr="00272D5F" w:rsidRDefault="00642777" w:rsidP="0064547C">
            <w:pPr>
              <w:pStyle w:val="ExampleTEXT"/>
              <w:jc w:val="center"/>
            </w:pPr>
          </w:p>
        </w:tc>
        <w:tc>
          <w:tcPr>
            <w:tcW w:w="1196" w:type="dxa"/>
            <w:shd w:val="clear" w:color="auto" w:fill="FFFFFF"/>
            <w:vAlign w:val="center"/>
          </w:tcPr>
          <w:p w14:paraId="1F34DE24" w14:textId="77777777" w:rsidR="00642777" w:rsidRPr="00272D5F" w:rsidRDefault="00642777" w:rsidP="008859D8">
            <w:pPr>
              <w:jc w:val="center"/>
              <w:rPr>
                <w:sz w:val="16"/>
              </w:rPr>
            </w:pPr>
          </w:p>
        </w:tc>
      </w:tr>
      <w:tr w:rsidR="00642777" w:rsidRPr="00D9311F" w14:paraId="5CE612C5" w14:textId="77777777" w:rsidTr="003A10C6">
        <w:trPr>
          <w:trHeight w:val="530"/>
        </w:trPr>
        <w:tc>
          <w:tcPr>
            <w:tcW w:w="1558" w:type="dxa"/>
            <w:shd w:val="clear" w:color="auto" w:fill="FFFFFF"/>
            <w:vAlign w:val="center"/>
          </w:tcPr>
          <w:p w14:paraId="4A8D80AE" w14:textId="77777777" w:rsidR="00642777" w:rsidRPr="00272D5F" w:rsidRDefault="00642777" w:rsidP="0064547C">
            <w:pPr>
              <w:pStyle w:val="ExampleTEXT"/>
              <w:jc w:val="center"/>
            </w:pPr>
            <w:r w:rsidRPr="00272D5F">
              <w:t>MODEL INTEGRITY CHECKS</w:t>
            </w:r>
          </w:p>
          <w:p w14:paraId="318E7392" w14:textId="77777777" w:rsidR="00642777" w:rsidRPr="00272D5F" w:rsidRDefault="00642777" w:rsidP="0064547C">
            <w:pPr>
              <w:pStyle w:val="ExampleTEXT"/>
              <w:jc w:val="center"/>
            </w:pPr>
          </w:p>
        </w:tc>
        <w:tc>
          <w:tcPr>
            <w:tcW w:w="3392" w:type="dxa"/>
            <w:shd w:val="clear" w:color="auto" w:fill="FFFFFF"/>
            <w:vAlign w:val="center"/>
          </w:tcPr>
          <w:p w14:paraId="40F47225" w14:textId="77777777" w:rsidR="00642777" w:rsidRPr="00272D5F" w:rsidRDefault="00642777" w:rsidP="0064547C">
            <w:pPr>
              <w:pStyle w:val="ExampleTEXT"/>
            </w:pPr>
            <w:r w:rsidRPr="00272D5F">
              <w:t>Describe the QC validation process used to ensure that the Project Facility Data set has no undefined, incorrectly defined or duplicated elements and the reporting process on non-compliant elements and corrective action plans</w:t>
            </w:r>
          </w:p>
        </w:tc>
        <w:tc>
          <w:tcPr>
            <w:tcW w:w="1440" w:type="dxa"/>
            <w:shd w:val="clear" w:color="auto" w:fill="FFFFFF"/>
            <w:vAlign w:val="center"/>
          </w:tcPr>
          <w:p w14:paraId="7CCBC191" w14:textId="77777777" w:rsidR="00642777" w:rsidRPr="00272D5F" w:rsidRDefault="00642777" w:rsidP="0064547C">
            <w:pPr>
              <w:pStyle w:val="ExampleTEXT"/>
              <w:jc w:val="center"/>
            </w:pPr>
          </w:p>
        </w:tc>
        <w:tc>
          <w:tcPr>
            <w:tcW w:w="1443" w:type="dxa"/>
            <w:shd w:val="clear" w:color="auto" w:fill="FFFFFF"/>
            <w:vAlign w:val="center"/>
          </w:tcPr>
          <w:p w14:paraId="2FCDC67F" w14:textId="77777777" w:rsidR="00642777" w:rsidRPr="00272D5F" w:rsidRDefault="00642777" w:rsidP="0064547C">
            <w:pPr>
              <w:pStyle w:val="ExampleTEXT"/>
              <w:jc w:val="center"/>
            </w:pPr>
          </w:p>
        </w:tc>
        <w:tc>
          <w:tcPr>
            <w:tcW w:w="1196" w:type="dxa"/>
            <w:shd w:val="clear" w:color="auto" w:fill="FFFFFF"/>
            <w:vAlign w:val="center"/>
          </w:tcPr>
          <w:p w14:paraId="0444C27E" w14:textId="77777777" w:rsidR="00642777" w:rsidRPr="00272D5F" w:rsidRDefault="00642777" w:rsidP="008859D8">
            <w:pPr>
              <w:jc w:val="center"/>
              <w:rPr>
                <w:sz w:val="16"/>
              </w:rPr>
            </w:pPr>
          </w:p>
        </w:tc>
      </w:tr>
      <w:tr w:rsidR="00642777" w:rsidRPr="00D9311F" w14:paraId="745FE9CE" w14:textId="77777777" w:rsidTr="003A10C6">
        <w:trPr>
          <w:trHeight w:val="530"/>
        </w:trPr>
        <w:tc>
          <w:tcPr>
            <w:tcW w:w="1558" w:type="dxa"/>
            <w:shd w:val="clear" w:color="auto" w:fill="FFFFFF"/>
            <w:vAlign w:val="center"/>
          </w:tcPr>
          <w:p w14:paraId="016AF5D9" w14:textId="77777777" w:rsidR="00642777" w:rsidRPr="00272D5F" w:rsidRDefault="00642777" w:rsidP="003A10C6">
            <w:pPr>
              <w:jc w:val="left"/>
              <w:rPr>
                <w:b/>
                <w:sz w:val="16"/>
              </w:rPr>
            </w:pPr>
          </w:p>
        </w:tc>
        <w:tc>
          <w:tcPr>
            <w:tcW w:w="3392" w:type="dxa"/>
            <w:shd w:val="clear" w:color="auto" w:fill="FFFFFF"/>
            <w:vAlign w:val="center"/>
          </w:tcPr>
          <w:p w14:paraId="7F6636FB" w14:textId="77777777" w:rsidR="00642777" w:rsidRPr="00272D5F" w:rsidRDefault="00642777" w:rsidP="008859D8"/>
        </w:tc>
        <w:tc>
          <w:tcPr>
            <w:tcW w:w="1440" w:type="dxa"/>
            <w:shd w:val="clear" w:color="auto" w:fill="FFFFFF"/>
            <w:vAlign w:val="center"/>
          </w:tcPr>
          <w:p w14:paraId="0F584162" w14:textId="77777777" w:rsidR="00642777" w:rsidRPr="00272D5F" w:rsidRDefault="00642777" w:rsidP="008859D8">
            <w:pPr>
              <w:jc w:val="center"/>
              <w:rPr>
                <w:sz w:val="16"/>
              </w:rPr>
            </w:pPr>
          </w:p>
        </w:tc>
        <w:tc>
          <w:tcPr>
            <w:tcW w:w="1443" w:type="dxa"/>
            <w:shd w:val="clear" w:color="auto" w:fill="FFFFFF"/>
            <w:vAlign w:val="center"/>
          </w:tcPr>
          <w:p w14:paraId="47D117E8" w14:textId="77777777" w:rsidR="00642777" w:rsidRPr="00272D5F" w:rsidRDefault="00642777" w:rsidP="008859D8">
            <w:pPr>
              <w:jc w:val="center"/>
              <w:rPr>
                <w:sz w:val="16"/>
              </w:rPr>
            </w:pPr>
          </w:p>
        </w:tc>
        <w:tc>
          <w:tcPr>
            <w:tcW w:w="1196" w:type="dxa"/>
            <w:shd w:val="clear" w:color="auto" w:fill="FFFFFF"/>
            <w:vAlign w:val="center"/>
          </w:tcPr>
          <w:p w14:paraId="3B8EE7D0" w14:textId="77777777" w:rsidR="00642777" w:rsidRPr="00272D5F" w:rsidRDefault="00642777" w:rsidP="008859D8">
            <w:pPr>
              <w:jc w:val="center"/>
              <w:rPr>
                <w:sz w:val="16"/>
              </w:rPr>
            </w:pPr>
          </w:p>
        </w:tc>
      </w:tr>
    </w:tbl>
    <w:p w14:paraId="1E997C79" w14:textId="77777777" w:rsidR="00B30EFA" w:rsidRPr="00B30EFA" w:rsidRDefault="00B30EFA" w:rsidP="00B30EFA">
      <w:pPr>
        <w:pStyle w:val="ListParagraph"/>
        <w:ind w:left="360"/>
        <w:rPr>
          <w:smallCaps/>
        </w:rPr>
      </w:pPr>
    </w:p>
    <w:p w14:paraId="0148F285" w14:textId="77777777" w:rsidR="00B30EFA" w:rsidRPr="00522082" w:rsidRDefault="00B30EFA" w:rsidP="00B30EFA">
      <w:pPr>
        <w:pStyle w:val="ListParagraph"/>
        <w:numPr>
          <w:ilvl w:val="0"/>
          <w:numId w:val="21"/>
        </w:numPr>
        <w:rPr>
          <w:smallCaps/>
        </w:rPr>
      </w:pPr>
      <w:r w:rsidRPr="00522082">
        <w:rPr>
          <w:b/>
          <w:smallCaps/>
        </w:rPr>
        <w:t>Model Accuracy and Tolerances:</w:t>
      </w:r>
    </w:p>
    <w:p w14:paraId="668C9382" w14:textId="77777777" w:rsidR="00B30EFA" w:rsidRDefault="00B30EFA" w:rsidP="0064547C">
      <w:pPr>
        <w:pStyle w:val="ExampleTEXT"/>
        <w:ind w:left="360"/>
      </w:pPr>
      <w:r w:rsidRPr="006E0307">
        <w:t>Models should include all appropriate dimensioning as needed for design intent, analysis, and construction.</w:t>
      </w:r>
      <w:r>
        <w:t xml:space="preserve">  Level of detail and included model elements are provided in the Information Exchange Worksheet. </w:t>
      </w:r>
    </w:p>
    <w:tbl>
      <w:tblPr>
        <w:tblW w:w="0" w:type="auto"/>
        <w:tblInd w:w="3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9" w:type="dxa"/>
          <w:left w:w="29" w:type="dxa"/>
          <w:bottom w:w="29" w:type="dxa"/>
          <w:right w:w="29" w:type="dxa"/>
        </w:tblCellMar>
        <w:tblLook w:val="04A0" w:firstRow="1" w:lastRow="0" w:firstColumn="1" w:lastColumn="0" w:noHBand="0" w:noVBand="1"/>
      </w:tblPr>
      <w:tblGrid>
        <w:gridCol w:w="1773"/>
        <w:gridCol w:w="2128"/>
        <w:gridCol w:w="5128"/>
      </w:tblGrid>
      <w:tr w:rsidR="00B30EFA" w:rsidRPr="00D71562" w14:paraId="5EFD0CB4" w14:textId="77777777" w:rsidTr="00025BC8">
        <w:trPr>
          <w:trHeight w:val="141"/>
        </w:trPr>
        <w:tc>
          <w:tcPr>
            <w:tcW w:w="1773" w:type="dxa"/>
            <w:shd w:val="clear" w:color="auto" w:fill="262626"/>
            <w:vAlign w:val="center"/>
          </w:tcPr>
          <w:p w14:paraId="3A03CF19" w14:textId="77777777" w:rsidR="00B30EFA" w:rsidRPr="00D71562" w:rsidRDefault="00B30EFA" w:rsidP="00025BC8">
            <w:pPr>
              <w:jc w:val="center"/>
              <w:rPr>
                <w:b/>
                <w:color w:val="FFFFFF"/>
                <w:sz w:val="16"/>
              </w:rPr>
            </w:pPr>
            <w:r w:rsidRPr="00D71562">
              <w:rPr>
                <w:b/>
                <w:color w:val="FFFFFF"/>
                <w:sz w:val="16"/>
              </w:rPr>
              <w:t>PHASE</w:t>
            </w:r>
          </w:p>
        </w:tc>
        <w:tc>
          <w:tcPr>
            <w:tcW w:w="2128" w:type="dxa"/>
            <w:shd w:val="clear" w:color="auto" w:fill="262626"/>
            <w:vAlign w:val="center"/>
          </w:tcPr>
          <w:p w14:paraId="3F2CD477" w14:textId="77777777" w:rsidR="00B30EFA" w:rsidRPr="00D71562" w:rsidRDefault="00B30EFA" w:rsidP="00025BC8">
            <w:pPr>
              <w:jc w:val="center"/>
              <w:rPr>
                <w:b/>
                <w:color w:val="FFFFFF"/>
                <w:sz w:val="16"/>
              </w:rPr>
            </w:pPr>
            <w:r w:rsidRPr="00D71562">
              <w:rPr>
                <w:b/>
                <w:color w:val="FFFFFF"/>
                <w:sz w:val="16"/>
              </w:rPr>
              <w:t>DISCIPLINE</w:t>
            </w:r>
          </w:p>
        </w:tc>
        <w:tc>
          <w:tcPr>
            <w:tcW w:w="5128" w:type="dxa"/>
            <w:shd w:val="clear" w:color="auto" w:fill="262626"/>
            <w:vAlign w:val="center"/>
          </w:tcPr>
          <w:p w14:paraId="35DF9FAA" w14:textId="77777777" w:rsidR="00B30EFA" w:rsidRPr="00D71562" w:rsidRDefault="00B30EFA" w:rsidP="00025BC8">
            <w:pPr>
              <w:jc w:val="center"/>
              <w:rPr>
                <w:b/>
                <w:color w:val="FFFFFF"/>
                <w:sz w:val="16"/>
              </w:rPr>
            </w:pPr>
            <w:r w:rsidRPr="00D71562">
              <w:rPr>
                <w:b/>
                <w:color w:val="FFFFFF"/>
                <w:sz w:val="16"/>
              </w:rPr>
              <w:t>TOLERANCE</w:t>
            </w:r>
          </w:p>
        </w:tc>
      </w:tr>
      <w:tr w:rsidR="00B30EFA" w:rsidRPr="00D71562" w14:paraId="0DBC43E7" w14:textId="77777777" w:rsidTr="00025BC8">
        <w:trPr>
          <w:trHeight w:val="288"/>
        </w:trPr>
        <w:tc>
          <w:tcPr>
            <w:tcW w:w="1773" w:type="dxa"/>
            <w:shd w:val="clear" w:color="auto" w:fill="FFFFFF"/>
            <w:vAlign w:val="center"/>
          </w:tcPr>
          <w:p w14:paraId="2CDD4E54" w14:textId="77777777" w:rsidR="00B30EFA" w:rsidRPr="00D71562" w:rsidRDefault="00B30EFA" w:rsidP="00025BC8">
            <w:pPr>
              <w:jc w:val="center"/>
              <w:rPr>
                <w:color w:val="808080"/>
                <w:sz w:val="16"/>
              </w:rPr>
            </w:pPr>
            <w:r w:rsidRPr="00D71562">
              <w:rPr>
                <w:color w:val="808080"/>
                <w:sz w:val="16"/>
              </w:rPr>
              <w:t>DESIGN DOCUMENTS</w:t>
            </w:r>
          </w:p>
        </w:tc>
        <w:tc>
          <w:tcPr>
            <w:tcW w:w="2128" w:type="dxa"/>
            <w:shd w:val="clear" w:color="auto" w:fill="FFFFFF"/>
            <w:vAlign w:val="center"/>
          </w:tcPr>
          <w:p w14:paraId="4112A66F" w14:textId="77777777" w:rsidR="00B30EFA" w:rsidRPr="00D71562" w:rsidRDefault="00B30EFA" w:rsidP="00025BC8">
            <w:pPr>
              <w:jc w:val="center"/>
              <w:rPr>
                <w:color w:val="808080"/>
                <w:sz w:val="16"/>
              </w:rPr>
            </w:pPr>
            <w:r w:rsidRPr="00D71562">
              <w:rPr>
                <w:color w:val="808080"/>
                <w:sz w:val="16"/>
              </w:rPr>
              <w:t>ARCH</w:t>
            </w:r>
          </w:p>
        </w:tc>
        <w:tc>
          <w:tcPr>
            <w:tcW w:w="5128" w:type="dxa"/>
            <w:shd w:val="clear" w:color="auto" w:fill="FFFFFF"/>
            <w:vAlign w:val="center"/>
          </w:tcPr>
          <w:p w14:paraId="0387D9D4" w14:textId="77777777" w:rsidR="00B30EFA" w:rsidRPr="00D71562" w:rsidRDefault="00B30EFA" w:rsidP="00025BC8">
            <w:pPr>
              <w:jc w:val="center"/>
              <w:rPr>
                <w:color w:val="808080"/>
                <w:sz w:val="16"/>
              </w:rPr>
            </w:pPr>
            <w:r w:rsidRPr="00D71562">
              <w:rPr>
                <w:color w:val="808080"/>
                <w:sz w:val="16"/>
              </w:rPr>
              <w:t>ACCURATE TO +/- [ # ] OF ACTUAL SIZE AND LOCATION</w:t>
            </w:r>
          </w:p>
        </w:tc>
      </w:tr>
      <w:tr w:rsidR="00B30EFA" w:rsidRPr="00D71562" w14:paraId="08919556" w14:textId="77777777" w:rsidTr="00025BC8">
        <w:trPr>
          <w:trHeight w:val="288"/>
        </w:trPr>
        <w:tc>
          <w:tcPr>
            <w:tcW w:w="1773" w:type="dxa"/>
            <w:shd w:val="clear" w:color="auto" w:fill="FFFFFF"/>
            <w:vAlign w:val="center"/>
          </w:tcPr>
          <w:p w14:paraId="0A85BD01" w14:textId="77777777" w:rsidR="00B30EFA" w:rsidRPr="00D71562" w:rsidRDefault="00B30EFA" w:rsidP="00025BC8">
            <w:pPr>
              <w:jc w:val="center"/>
              <w:rPr>
                <w:color w:val="808080"/>
                <w:sz w:val="16"/>
              </w:rPr>
            </w:pPr>
            <w:r>
              <w:rPr>
                <w:color w:val="808080"/>
                <w:sz w:val="16"/>
              </w:rPr>
              <w:t>SHOP DRAWINGS</w:t>
            </w:r>
          </w:p>
        </w:tc>
        <w:tc>
          <w:tcPr>
            <w:tcW w:w="2128" w:type="dxa"/>
            <w:shd w:val="clear" w:color="auto" w:fill="FFFFFF"/>
            <w:vAlign w:val="center"/>
          </w:tcPr>
          <w:p w14:paraId="47B078CC" w14:textId="77777777" w:rsidR="00B30EFA" w:rsidRPr="00D71562" w:rsidRDefault="00B30EFA" w:rsidP="00025BC8">
            <w:pPr>
              <w:jc w:val="center"/>
              <w:rPr>
                <w:color w:val="808080"/>
                <w:sz w:val="16"/>
              </w:rPr>
            </w:pPr>
            <w:r>
              <w:rPr>
                <w:color w:val="808080"/>
                <w:sz w:val="16"/>
              </w:rPr>
              <w:t>MECH CONTRACTOR</w:t>
            </w:r>
          </w:p>
        </w:tc>
        <w:tc>
          <w:tcPr>
            <w:tcW w:w="5128" w:type="dxa"/>
            <w:shd w:val="clear" w:color="auto" w:fill="FFFFFF"/>
            <w:vAlign w:val="center"/>
          </w:tcPr>
          <w:p w14:paraId="5817151B" w14:textId="77777777" w:rsidR="00B30EFA" w:rsidRPr="00D71562" w:rsidRDefault="00B30EFA" w:rsidP="00025BC8">
            <w:pPr>
              <w:jc w:val="center"/>
              <w:rPr>
                <w:color w:val="808080"/>
                <w:sz w:val="16"/>
              </w:rPr>
            </w:pPr>
            <w:r w:rsidRPr="00D71562">
              <w:rPr>
                <w:color w:val="808080"/>
                <w:sz w:val="16"/>
              </w:rPr>
              <w:t>ACCURATE TO +/- [ # ] OF ACTUAL SIZE AND LOCATION</w:t>
            </w:r>
          </w:p>
        </w:tc>
      </w:tr>
      <w:tr w:rsidR="00B30EFA" w:rsidRPr="00D71562" w14:paraId="7734EA8B" w14:textId="77777777" w:rsidTr="00025BC8">
        <w:trPr>
          <w:trHeight w:val="288"/>
        </w:trPr>
        <w:tc>
          <w:tcPr>
            <w:tcW w:w="1773" w:type="dxa"/>
            <w:shd w:val="clear" w:color="auto" w:fill="FFFFFF"/>
            <w:vAlign w:val="center"/>
          </w:tcPr>
          <w:p w14:paraId="541AC6A1" w14:textId="77777777" w:rsidR="00B30EFA" w:rsidRPr="00D71562" w:rsidRDefault="00B30EFA" w:rsidP="00025BC8">
            <w:pPr>
              <w:jc w:val="center"/>
              <w:rPr>
                <w:color w:val="808080"/>
                <w:sz w:val="16"/>
              </w:rPr>
            </w:pPr>
          </w:p>
        </w:tc>
        <w:tc>
          <w:tcPr>
            <w:tcW w:w="2128" w:type="dxa"/>
            <w:shd w:val="clear" w:color="auto" w:fill="FFFFFF"/>
            <w:vAlign w:val="center"/>
          </w:tcPr>
          <w:p w14:paraId="2242E5C8" w14:textId="77777777" w:rsidR="00B30EFA" w:rsidRPr="00D71562" w:rsidRDefault="00B30EFA" w:rsidP="00025BC8">
            <w:pPr>
              <w:jc w:val="center"/>
              <w:rPr>
                <w:color w:val="808080"/>
                <w:sz w:val="16"/>
              </w:rPr>
            </w:pPr>
          </w:p>
        </w:tc>
        <w:tc>
          <w:tcPr>
            <w:tcW w:w="5128" w:type="dxa"/>
            <w:shd w:val="clear" w:color="auto" w:fill="FFFFFF"/>
            <w:vAlign w:val="center"/>
          </w:tcPr>
          <w:p w14:paraId="7B75F495" w14:textId="77777777" w:rsidR="00B30EFA" w:rsidRPr="00D71562" w:rsidRDefault="00B30EFA" w:rsidP="00025BC8">
            <w:pPr>
              <w:jc w:val="center"/>
              <w:rPr>
                <w:color w:val="808080"/>
                <w:sz w:val="16"/>
              </w:rPr>
            </w:pPr>
          </w:p>
        </w:tc>
      </w:tr>
    </w:tbl>
    <w:p w14:paraId="4416BE6C" w14:textId="77777777" w:rsidR="00EC263C" w:rsidRDefault="00EC263C" w:rsidP="0064547C">
      <w:pPr>
        <w:pStyle w:val="ExampleTEXT"/>
      </w:pPr>
    </w:p>
    <w:p w14:paraId="37940CAD" w14:textId="77777777" w:rsidR="00EF458D" w:rsidRDefault="00EF458D" w:rsidP="0064547C">
      <w:pPr>
        <w:pStyle w:val="ExampleTEXT"/>
      </w:pPr>
    </w:p>
    <w:p w14:paraId="45B721B6" w14:textId="77777777" w:rsidR="00EF458D" w:rsidRDefault="00EF458D" w:rsidP="0064547C">
      <w:pPr>
        <w:pStyle w:val="ExampleTEXT"/>
      </w:pPr>
    </w:p>
    <w:p w14:paraId="1D952D4B" w14:textId="77777777" w:rsidR="00EF458D" w:rsidRDefault="00EF458D" w:rsidP="0064547C">
      <w:pPr>
        <w:pStyle w:val="ExampleTEXT"/>
      </w:pPr>
    </w:p>
    <w:p w14:paraId="7EF7587B" w14:textId="77777777" w:rsidR="00EF458D" w:rsidRDefault="00EF458D" w:rsidP="0064547C">
      <w:pPr>
        <w:pStyle w:val="ExampleTEXT"/>
      </w:pPr>
    </w:p>
    <w:p w14:paraId="720A5666" w14:textId="77777777" w:rsidR="00EF458D" w:rsidRDefault="00EF458D" w:rsidP="0064547C">
      <w:pPr>
        <w:pStyle w:val="ExampleTEXT"/>
      </w:pPr>
    </w:p>
    <w:p w14:paraId="11A180AB" w14:textId="77777777" w:rsidR="00EF458D" w:rsidRDefault="00EF458D" w:rsidP="0064547C">
      <w:pPr>
        <w:pStyle w:val="ExampleTEXT"/>
      </w:pPr>
    </w:p>
    <w:p w14:paraId="7BD1CC1A" w14:textId="77777777" w:rsidR="00EF458D" w:rsidRDefault="00EF458D" w:rsidP="0064547C">
      <w:pPr>
        <w:pStyle w:val="ExampleTEXT"/>
      </w:pPr>
    </w:p>
    <w:p w14:paraId="3A8FF330" w14:textId="77777777" w:rsidR="00EF458D" w:rsidRDefault="00EF458D" w:rsidP="0064547C">
      <w:pPr>
        <w:pStyle w:val="ExampleTEXT"/>
      </w:pPr>
    </w:p>
    <w:p w14:paraId="3F714816" w14:textId="77777777" w:rsidR="00EF458D" w:rsidRDefault="00EF458D" w:rsidP="0064547C">
      <w:pPr>
        <w:pStyle w:val="ExampleTEXT"/>
      </w:pPr>
    </w:p>
    <w:p w14:paraId="77E7510D" w14:textId="77777777" w:rsidR="00EF458D" w:rsidRDefault="00EF458D" w:rsidP="0064547C">
      <w:pPr>
        <w:pStyle w:val="ExampleTEXT"/>
      </w:pPr>
    </w:p>
    <w:p w14:paraId="001D507E" w14:textId="77777777" w:rsidR="00EF458D" w:rsidRDefault="00EF458D" w:rsidP="0064547C">
      <w:pPr>
        <w:pStyle w:val="ExampleTEXT"/>
      </w:pPr>
    </w:p>
    <w:p w14:paraId="7FA5B37B" w14:textId="77777777" w:rsidR="00EF458D" w:rsidRDefault="00EF458D" w:rsidP="0064547C">
      <w:pPr>
        <w:pStyle w:val="ExampleTEXT"/>
      </w:pPr>
    </w:p>
    <w:p w14:paraId="12E3815B" w14:textId="77777777" w:rsidR="00EF458D" w:rsidRDefault="00EF458D" w:rsidP="0064547C">
      <w:pPr>
        <w:pStyle w:val="ExampleTEXT"/>
      </w:pPr>
    </w:p>
    <w:p w14:paraId="3CE631BD" w14:textId="77777777" w:rsidR="00EF458D" w:rsidRDefault="00EF458D" w:rsidP="0064547C">
      <w:pPr>
        <w:pStyle w:val="ExampleTEXT"/>
      </w:pPr>
    </w:p>
    <w:p w14:paraId="660EE38B" w14:textId="77777777" w:rsidR="00EF458D" w:rsidRDefault="00EF458D" w:rsidP="00EC263C">
      <w:pPr>
        <w:pStyle w:val="Style1"/>
        <w:rPr>
          <w:color w:val="1F497D"/>
        </w:rPr>
        <w:sectPr w:rsidR="00EF458D" w:rsidSect="00B424A6">
          <w:pgSz w:w="12240" w:h="15840"/>
          <w:pgMar w:top="1440" w:right="1440" w:bottom="1440" w:left="1440" w:header="720" w:footer="720" w:gutter="0"/>
          <w:cols w:space="720"/>
          <w:docGrid w:linePitch="360"/>
        </w:sectPr>
      </w:pPr>
    </w:p>
    <w:p w14:paraId="643C3B10" w14:textId="77777777" w:rsidR="00277F79" w:rsidRDefault="00277F79" w:rsidP="00EC263C">
      <w:pPr>
        <w:pStyle w:val="Style1"/>
      </w:pPr>
      <w:bookmarkStart w:id="22" w:name="_Toc254593281"/>
      <w:r w:rsidRPr="00277F79">
        <w:lastRenderedPageBreak/>
        <w:t>S</w:t>
      </w:r>
      <w:r w:rsidR="00642777">
        <w:t>ection K</w:t>
      </w:r>
      <w:r w:rsidR="00F016A8">
        <w:t>: Technological Infrastructure Needs</w:t>
      </w:r>
      <w:bookmarkEnd w:id="21"/>
      <w:bookmarkEnd w:id="22"/>
    </w:p>
    <w:p w14:paraId="75B2C068" w14:textId="77777777" w:rsidR="00B93F5D" w:rsidRPr="004F21B5" w:rsidRDefault="008E046A" w:rsidP="003A10C6">
      <w:pPr>
        <w:pStyle w:val="ListParagraph"/>
        <w:numPr>
          <w:ilvl w:val="0"/>
          <w:numId w:val="26"/>
        </w:numPr>
        <w:rPr>
          <w:rFonts w:ascii="Arial (W1)" w:hAnsi="Arial (W1)"/>
          <w:b/>
          <w:smallCaps/>
        </w:rPr>
      </w:pPr>
      <w:r w:rsidRPr="004F21B5">
        <w:rPr>
          <w:rFonts w:ascii="Arial (W1)" w:hAnsi="Arial (W1)"/>
          <w:b/>
          <w:smallCaps/>
        </w:rPr>
        <w:t>S</w:t>
      </w:r>
      <w:r w:rsidR="004F21B5" w:rsidRPr="004F21B5">
        <w:rPr>
          <w:rFonts w:ascii="Arial (W1)" w:hAnsi="Arial (W1)"/>
          <w:b/>
          <w:smallCaps/>
        </w:rPr>
        <w:t>oftware:</w:t>
      </w:r>
    </w:p>
    <w:p w14:paraId="658C4FB0" w14:textId="77777777" w:rsidR="004F21B5" w:rsidRPr="00EA4AB0" w:rsidRDefault="004F21B5" w:rsidP="004F21B5">
      <w:pPr>
        <w:pStyle w:val="ListParagraph"/>
        <w:ind w:left="360"/>
        <w:rPr>
          <w:b/>
        </w:rPr>
      </w:pPr>
      <w:r>
        <w:rPr>
          <w:rStyle w:val="INSTRUCTIONTEXTChar"/>
        </w:rPr>
        <w:t>List software used to deliver BIM</w:t>
      </w:r>
      <w:proofErr w:type="gramStart"/>
      <w:r>
        <w:rPr>
          <w:rStyle w:val="INSTRUCTIONTEXTChar"/>
        </w:rPr>
        <w:t xml:space="preserve">. </w:t>
      </w:r>
      <w:proofErr w:type="gramEnd"/>
      <w:r>
        <w:rPr>
          <w:rStyle w:val="INSTRUCTIONTEXTChar"/>
        </w:rPr>
        <w:t>R</w:t>
      </w:r>
      <w:r w:rsidRPr="00EA4AB0">
        <w:rPr>
          <w:rStyle w:val="INSTRUCTIONTEXTChar"/>
        </w:rPr>
        <w:t>emove</w:t>
      </w:r>
      <w:r>
        <w:rPr>
          <w:rStyle w:val="INSTRUCTIONTEXTChar"/>
        </w:rPr>
        <w:t xml:space="preserve"> software that </w:t>
      </w:r>
      <w:r w:rsidRPr="00EA4AB0">
        <w:rPr>
          <w:rStyle w:val="INSTRUCTIONTEXTChar"/>
        </w:rPr>
        <w:t>is not applicable</w:t>
      </w:r>
      <w:r>
        <w:rPr>
          <w:rStyle w:val="INSTRUCTIONTEXTChar"/>
        </w:rPr>
        <w:t>.</w:t>
      </w:r>
    </w:p>
    <w:p w14:paraId="52DA0128" w14:textId="77777777" w:rsidR="004F21B5" w:rsidRPr="00D22B05" w:rsidRDefault="004F21B5" w:rsidP="004F21B5">
      <w:pPr>
        <w:pStyle w:val="ListParagraph"/>
        <w:ind w:left="360"/>
        <w:rPr>
          <w:b/>
        </w:rPr>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62"/>
        <w:gridCol w:w="2163"/>
        <w:gridCol w:w="2475"/>
        <w:gridCol w:w="2408"/>
      </w:tblGrid>
      <w:tr w:rsidR="009B24D9" w:rsidRPr="00D71562" w14:paraId="30EC01B1" w14:textId="77777777" w:rsidTr="004B3C2C">
        <w:trPr>
          <w:trHeight w:val="473"/>
        </w:trPr>
        <w:tc>
          <w:tcPr>
            <w:tcW w:w="2062" w:type="dxa"/>
            <w:shd w:val="clear" w:color="auto" w:fill="262626"/>
            <w:vAlign w:val="center"/>
          </w:tcPr>
          <w:p w14:paraId="106B3CCB" w14:textId="77777777" w:rsidR="005D74B2" w:rsidRPr="00D71562" w:rsidRDefault="005D74B2" w:rsidP="00D71562">
            <w:pPr>
              <w:jc w:val="center"/>
              <w:rPr>
                <w:b/>
                <w:color w:val="FFFFFF"/>
                <w:sz w:val="16"/>
              </w:rPr>
            </w:pPr>
            <w:r w:rsidRPr="00D71562">
              <w:rPr>
                <w:b/>
                <w:color w:val="FFFFFF"/>
                <w:sz w:val="16"/>
              </w:rPr>
              <w:t>BIM USE</w:t>
            </w:r>
          </w:p>
        </w:tc>
        <w:tc>
          <w:tcPr>
            <w:tcW w:w="2163" w:type="dxa"/>
            <w:shd w:val="clear" w:color="auto" w:fill="262626"/>
            <w:vAlign w:val="center"/>
          </w:tcPr>
          <w:p w14:paraId="7D07E260" w14:textId="77777777" w:rsidR="005D74B2" w:rsidRPr="00D71562" w:rsidRDefault="005D74B2" w:rsidP="00D71562">
            <w:pPr>
              <w:jc w:val="center"/>
              <w:rPr>
                <w:b/>
                <w:color w:val="FFFFFF"/>
                <w:sz w:val="16"/>
              </w:rPr>
            </w:pPr>
            <w:r w:rsidRPr="00D71562">
              <w:rPr>
                <w:b/>
                <w:color w:val="FFFFFF"/>
                <w:sz w:val="16"/>
              </w:rPr>
              <w:t>DISCIPLINE</w:t>
            </w:r>
          </w:p>
          <w:p w14:paraId="32848AA4" w14:textId="77777777" w:rsidR="0071725D" w:rsidRPr="00D71562" w:rsidRDefault="0071725D" w:rsidP="00D71562">
            <w:pPr>
              <w:jc w:val="center"/>
              <w:rPr>
                <w:b/>
                <w:color w:val="FFFFFF"/>
                <w:sz w:val="16"/>
              </w:rPr>
            </w:pPr>
            <w:r w:rsidRPr="00D71562">
              <w:rPr>
                <w:b/>
                <w:color w:val="FFFFFF"/>
                <w:sz w:val="16"/>
              </w:rPr>
              <w:t>(if applicable)</w:t>
            </w:r>
          </w:p>
        </w:tc>
        <w:tc>
          <w:tcPr>
            <w:tcW w:w="2475" w:type="dxa"/>
            <w:shd w:val="clear" w:color="auto" w:fill="262626"/>
            <w:vAlign w:val="center"/>
          </w:tcPr>
          <w:p w14:paraId="21C78288" w14:textId="77777777" w:rsidR="005D74B2" w:rsidRPr="00D71562" w:rsidRDefault="005D74B2" w:rsidP="00D71562">
            <w:pPr>
              <w:jc w:val="center"/>
              <w:rPr>
                <w:b/>
                <w:color w:val="FFFFFF"/>
                <w:sz w:val="16"/>
              </w:rPr>
            </w:pPr>
            <w:r w:rsidRPr="00D71562">
              <w:rPr>
                <w:b/>
                <w:color w:val="FFFFFF"/>
                <w:sz w:val="16"/>
              </w:rPr>
              <w:t xml:space="preserve">SOFTWARE </w:t>
            </w:r>
          </w:p>
        </w:tc>
        <w:tc>
          <w:tcPr>
            <w:tcW w:w="2408" w:type="dxa"/>
            <w:shd w:val="clear" w:color="auto" w:fill="262626"/>
            <w:vAlign w:val="center"/>
          </w:tcPr>
          <w:p w14:paraId="7DE763C9" w14:textId="77777777" w:rsidR="005D74B2" w:rsidRPr="00D71562" w:rsidRDefault="005D74B2" w:rsidP="00D71562">
            <w:pPr>
              <w:jc w:val="center"/>
              <w:rPr>
                <w:b/>
                <w:color w:val="FFFFFF"/>
                <w:sz w:val="16"/>
              </w:rPr>
            </w:pPr>
            <w:r w:rsidRPr="00D71562">
              <w:rPr>
                <w:b/>
                <w:color w:val="FFFFFF"/>
                <w:sz w:val="16"/>
              </w:rPr>
              <w:t>VERSION</w:t>
            </w:r>
          </w:p>
        </w:tc>
      </w:tr>
      <w:tr w:rsidR="009B24D9" w:rsidRPr="00D71562" w14:paraId="25299EC8" w14:textId="77777777" w:rsidTr="00D22B05">
        <w:trPr>
          <w:trHeight w:val="288"/>
        </w:trPr>
        <w:tc>
          <w:tcPr>
            <w:tcW w:w="2062" w:type="dxa"/>
            <w:shd w:val="clear" w:color="auto" w:fill="FFFFFF"/>
            <w:vAlign w:val="center"/>
          </w:tcPr>
          <w:p w14:paraId="6909BDE3" w14:textId="77777777" w:rsidR="005D74B2" w:rsidRPr="00D71562" w:rsidRDefault="005D74B2" w:rsidP="00D71562">
            <w:pPr>
              <w:jc w:val="center"/>
              <w:rPr>
                <w:color w:val="808080"/>
                <w:sz w:val="16"/>
              </w:rPr>
            </w:pPr>
            <w:r w:rsidRPr="00D71562">
              <w:rPr>
                <w:color w:val="808080"/>
                <w:sz w:val="16"/>
              </w:rPr>
              <w:t>DESIGN AUTHORING</w:t>
            </w:r>
          </w:p>
        </w:tc>
        <w:tc>
          <w:tcPr>
            <w:tcW w:w="2163" w:type="dxa"/>
            <w:shd w:val="clear" w:color="auto" w:fill="FFFFFF"/>
            <w:vAlign w:val="center"/>
          </w:tcPr>
          <w:p w14:paraId="35C69E75" w14:textId="77777777" w:rsidR="005D74B2" w:rsidRPr="00D71562" w:rsidRDefault="00B93F5D" w:rsidP="00D71562">
            <w:pPr>
              <w:jc w:val="center"/>
              <w:rPr>
                <w:color w:val="808080"/>
                <w:sz w:val="16"/>
              </w:rPr>
            </w:pPr>
            <w:r w:rsidRPr="00D71562">
              <w:rPr>
                <w:color w:val="808080"/>
                <w:sz w:val="16"/>
              </w:rPr>
              <w:t>ARCH</w:t>
            </w:r>
          </w:p>
        </w:tc>
        <w:tc>
          <w:tcPr>
            <w:tcW w:w="2475" w:type="dxa"/>
            <w:shd w:val="clear" w:color="auto" w:fill="FFFFFF"/>
            <w:vAlign w:val="center"/>
          </w:tcPr>
          <w:p w14:paraId="1FB9C50C" w14:textId="77777777" w:rsidR="005D74B2" w:rsidRPr="00D71562" w:rsidRDefault="00B93F5D" w:rsidP="00D71562">
            <w:pPr>
              <w:jc w:val="center"/>
              <w:rPr>
                <w:color w:val="808080"/>
                <w:sz w:val="16"/>
              </w:rPr>
            </w:pPr>
            <w:r w:rsidRPr="00D71562">
              <w:rPr>
                <w:color w:val="808080"/>
                <w:sz w:val="16"/>
              </w:rPr>
              <w:t>XYZ DESIGN APPLICATION</w:t>
            </w:r>
          </w:p>
        </w:tc>
        <w:tc>
          <w:tcPr>
            <w:tcW w:w="2408" w:type="dxa"/>
            <w:shd w:val="clear" w:color="auto" w:fill="FFFFFF"/>
            <w:vAlign w:val="center"/>
          </w:tcPr>
          <w:p w14:paraId="34C92F55" w14:textId="77777777" w:rsidR="005D74B2" w:rsidRPr="00D71562" w:rsidRDefault="00B93F5D" w:rsidP="00D71562">
            <w:pPr>
              <w:jc w:val="center"/>
              <w:rPr>
                <w:color w:val="808080"/>
                <w:sz w:val="16"/>
              </w:rPr>
            </w:pPr>
            <w:r w:rsidRPr="00D71562">
              <w:rPr>
                <w:color w:val="808080"/>
                <w:sz w:val="16"/>
              </w:rPr>
              <w:t xml:space="preserve">VER. </w:t>
            </w:r>
            <w:r w:rsidR="00AD3607" w:rsidRPr="00D71562">
              <w:rPr>
                <w:color w:val="808080"/>
                <w:sz w:val="16"/>
              </w:rPr>
              <w:t>X.X</w:t>
            </w:r>
            <w:r w:rsidRPr="00D71562">
              <w:rPr>
                <w:color w:val="808080"/>
                <w:sz w:val="16"/>
              </w:rPr>
              <w:t xml:space="preserve"> (</w:t>
            </w:r>
            <w:r w:rsidR="00AD3607" w:rsidRPr="00D71562">
              <w:rPr>
                <w:color w:val="808080"/>
                <w:sz w:val="16"/>
              </w:rPr>
              <w:t>YEAR</w:t>
            </w:r>
            <w:r w:rsidRPr="00D71562">
              <w:rPr>
                <w:color w:val="808080"/>
                <w:sz w:val="16"/>
              </w:rPr>
              <w:t>)</w:t>
            </w:r>
          </w:p>
        </w:tc>
      </w:tr>
      <w:tr w:rsidR="009B24D9" w:rsidRPr="00D71562" w14:paraId="264F0C03" w14:textId="77777777" w:rsidTr="00D22B05">
        <w:trPr>
          <w:trHeight w:val="288"/>
        </w:trPr>
        <w:tc>
          <w:tcPr>
            <w:tcW w:w="2062" w:type="dxa"/>
            <w:shd w:val="clear" w:color="auto" w:fill="FFFFFF"/>
            <w:vAlign w:val="center"/>
          </w:tcPr>
          <w:p w14:paraId="48BD1C66" w14:textId="77777777" w:rsidR="005D74B2" w:rsidRPr="00D71562" w:rsidRDefault="005D74B2" w:rsidP="00D71562">
            <w:pPr>
              <w:jc w:val="center"/>
            </w:pPr>
          </w:p>
        </w:tc>
        <w:tc>
          <w:tcPr>
            <w:tcW w:w="2163" w:type="dxa"/>
            <w:shd w:val="clear" w:color="auto" w:fill="FFFFFF"/>
            <w:vAlign w:val="center"/>
          </w:tcPr>
          <w:p w14:paraId="19F7424F" w14:textId="77777777" w:rsidR="005D74B2" w:rsidRPr="00D71562" w:rsidRDefault="005D74B2" w:rsidP="00D71562">
            <w:pPr>
              <w:jc w:val="center"/>
            </w:pPr>
          </w:p>
        </w:tc>
        <w:tc>
          <w:tcPr>
            <w:tcW w:w="2475" w:type="dxa"/>
            <w:shd w:val="clear" w:color="auto" w:fill="FFFFFF"/>
            <w:vAlign w:val="center"/>
          </w:tcPr>
          <w:p w14:paraId="3DB78E97" w14:textId="77777777" w:rsidR="005D74B2" w:rsidRPr="00D71562" w:rsidRDefault="005D74B2" w:rsidP="00D71562">
            <w:pPr>
              <w:jc w:val="center"/>
            </w:pPr>
          </w:p>
        </w:tc>
        <w:tc>
          <w:tcPr>
            <w:tcW w:w="2408" w:type="dxa"/>
            <w:shd w:val="clear" w:color="auto" w:fill="FFFFFF"/>
            <w:vAlign w:val="center"/>
          </w:tcPr>
          <w:p w14:paraId="45E6120B" w14:textId="77777777" w:rsidR="005D74B2" w:rsidRPr="00D71562" w:rsidRDefault="005D74B2" w:rsidP="00D71562">
            <w:pPr>
              <w:jc w:val="center"/>
            </w:pPr>
          </w:p>
        </w:tc>
      </w:tr>
      <w:tr w:rsidR="009B24D9" w:rsidRPr="00D71562" w14:paraId="18CACC69" w14:textId="77777777" w:rsidTr="00D22B05">
        <w:trPr>
          <w:trHeight w:val="288"/>
        </w:trPr>
        <w:tc>
          <w:tcPr>
            <w:tcW w:w="2062" w:type="dxa"/>
            <w:shd w:val="clear" w:color="auto" w:fill="FFFFFF"/>
            <w:vAlign w:val="center"/>
          </w:tcPr>
          <w:p w14:paraId="418C84AA" w14:textId="77777777" w:rsidR="005D74B2" w:rsidRPr="00D71562" w:rsidRDefault="005D74B2" w:rsidP="00D71562">
            <w:pPr>
              <w:jc w:val="center"/>
            </w:pPr>
          </w:p>
        </w:tc>
        <w:tc>
          <w:tcPr>
            <w:tcW w:w="2163" w:type="dxa"/>
            <w:shd w:val="clear" w:color="auto" w:fill="FFFFFF"/>
            <w:vAlign w:val="center"/>
          </w:tcPr>
          <w:p w14:paraId="46CA42BA" w14:textId="77777777" w:rsidR="005D74B2" w:rsidRPr="00D71562" w:rsidRDefault="005D74B2" w:rsidP="00D71562">
            <w:pPr>
              <w:jc w:val="center"/>
            </w:pPr>
          </w:p>
        </w:tc>
        <w:tc>
          <w:tcPr>
            <w:tcW w:w="2475" w:type="dxa"/>
            <w:shd w:val="clear" w:color="auto" w:fill="FFFFFF"/>
            <w:vAlign w:val="center"/>
          </w:tcPr>
          <w:p w14:paraId="586EB2A9" w14:textId="77777777" w:rsidR="005D74B2" w:rsidRPr="00D71562" w:rsidRDefault="005D74B2" w:rsidP="00D71562">
            <w:pPr>
              <w:jc w:val="center"/>
            </w:pPr>
          </w:p>
        </w:tc>
        <w:tc>
          <w:tcPr>
            <w:tcW w:w="2408" w:type="dxa"/>
            <w:shd w:val="clear" w:color="auto" w:fill="FFFFFF"/>
            <w:vAlign w:val="center"/>
          </w:tcPr>
          <w:p w14:paraId="29C8D61C" w14:textId="77777777" w:rsidR="005D74B2" w:rsidRPr="00D71562" w:rsidRDefault="005D74B2" w:rsidP="00D71562">
            <w:pPr>
              <w:jc w:val="center"/>
            </w:pPr>
          </w:p>
        </w:tc>
      </w:tr>
    </w:tbl>
    <w:p w14:paraId="3710A2A0" w14:textId="77777777" w:rsidR="00E41377" w:rsidRPr="00E41377" w:rsidRDefault="00E41377" w:rsidP="00E41377">
      <w:pPr>
        <w:pStyle w:val="ListParagraph"/>
        <w:ind w:left="0"/>
        <w:jc w:val="center"/>
        <w:rPr>
          <w:color w:val="A6A6A6"/>
          <w:sz w:val="6"/>
          <w:szCs w:val="6"/>
        </w:rPr>
      </w:pPr>
    </w:p>
    <w:p w14:paraId="143B9CBC" w14:textId="77777777" w:rsidR="00462238" w:rsidRPr="00E41377" w:rsidRDefault="00462238" w:rsidP="00E41377">
      <w:pPr>
        <w:pStyle w:val="ListParagraph"/>
        <w:ind w:left="0"/>
        <w:jc w:val="center"/>
        <w:rPr>
          <w:color w:val="A6A6A6"/>
          <w:sz w:val="14"/>
        </w:rPr>
      </w:pPr>
    </w:p>
    <w:p w14:paraId="4DF88C26" w14:textId="77777777" w:rsidR="00DA589D" w:rsidRPr="004F21B5" w:rsidRDefault="00462238" w:rsidP="003A10C6">
      <w:pPr>
        <w:pStyle w:val="ListParagraph"/>
        <w:numPr>
          <w:ilvl w:val="0"/>
          <w:numId w:val="26"/>
        </w:numPr>
        <w:rPr>
          <w:rFonts w:ascii="Arial (W1)" w:hAnsi="Arial (W1)"/>
          <w:b/>
          <w:smallCaps/>
        </w:rPr>
      </w:pPr>
      <w:r w:rsidRPr="004F21B5">
        <w:rPr>
          <w:rFonts w:ascii="Arial (W1)" w:hAnsi="Arial (W1)"/>
          <w:b/>
          <w:smallCaps/>
        </w:rPr>
        <w:t>C</w:t>
      </w:r>
      <w:r w:rsidR="004F21B5" w:rsidRPr="004F21B5">
        <w:rPr>
          <w:rFonts w:ascii="Arial (W1)" w:hAnsi="Arial (W1)"/>
          <w:b/>
          <w:smallCaps/>
        </w:rPr>
        <w:t>omputers / Hardware</w:t>
      </w:r>
      <w:r w:rsidR="004F21B5">
        <w:rPr>
          <w:rFonts w:ascii="Arial (W1)" w:hAnsi="Arial (W1)"/>
          <w:b/>
          <w:smallCaps/>
        </w:rPr>
        <w:t>:</w:t>
      </w:r>
    </w:p>
    <w:p w14:paraId="53255BF4" w14:textId="0BD4C746" w:rsidR="001862C3" w:rsidRDefault="00F24149" w:rsidP="0064547C">
      <w:pPr>
        <w:pStyle w:val="ExampleTEXT"/>
        <w:ind w:left="360"/>
      </w:pPr>
      <w:r>
        <w:t xml:space="preserve">Understand hardware specification becomes valuable once information begins to be shared </w:t>
      </w:r>
      <w:r w:rsidR="00D6157B">
        <w:t>b</w:t>
      </w:r>
      <w:r>
        <w:t>etween several disciplines or organizations.</w:t>
      </w:r>
      <w:r w:rsidR="0064547C">
        <w:t xml:space="preserve"> </w:t>
      </w:r>
      <w:r>
        <w:t xml:space="preserve"> It</w:t>
      </w:r>
      <w:r w:rsidR="00D6157B">
        <w:t xml:space="preserve"> also</w:t>
      </w:r>
      <w:r>
        <w:t xml:space="preserve"> becomes valuable to ensure that the downstream hardware is </w:t>
      </w:r>
      <w:proofErr w:type="gramStart"/>
      <w:r>
        <w:t>not less powerful</w:t>
      </w:r>
      <w:proofErr w:type="gramEnd"/>
      <w:r>
        <w:t xml:space="preserve"> than the hardware used to create the information.</w:t>
      </w:r>
      <w:r w:rsidR="0064547C">
        <w:t xml:space="preserve"> </w:t>
      </w:r>
      <w:r>
        <w:t xml:space="preserve"> In order to ensure that this does not happen, c</w:t>
      </w:r>
      <w:r w:rsidR="001862C3">
        <w:t>hoose the hardware that is in the highest demand and most appropriate for the majority of BIM Uses.</w:t>
      </w:r>
      <w:r w:rsidR="00676615">
        <w:t xml:space="preserve"> </w:t>
      </w:r>
    </w:p>
    <w:tbl>
      <w:tblPr>
        <w:tblW w:w="9090" w:type="dxa"/>
        <w:tblInd w:w="3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9" w:type="dxa"/>
          <w:left w:w="29" w:type="dxa"/>
          <w:bottom w:w="29" w:type="dxa"/>
          <w:right w:w="29" w:type="dxa"/>
        </w:tblCellMar>
        <w:tblLook w:val="04A0" w:firstRow="1" w:lastRow="0" w:firstColumn="1" w:lastColumn="0" w:noHBand="0" w:noVBand="1"/>
      </w:tblPr>
      <w:tblGrid>
        <w:gridCol w:w="2200"/>
        <w:gridCol w:w="2110"/>
        <w:gridCol w:w="2134"/>
        <w:gridCol w:w="2646"/>
      </w:tblGrid>
      <w:tr w:rsidR="009B24D9" w:rsidRPr="00D71562" w14:paraId="07EF4F5C" w14:textId="77777777" w:rsidTr="004B3C2C">
        <w:trPr>
          <w:trHeight w:val="473"/>
        </w:trPr>
        <w:tc>
          <w:tcPr>
            <w:tcW w:w="2200" w:type="dxa"/>
            <w:shd w:val="clear" w:color="auto" w:fill="262626"/>
            <w:vAlign w:val="center"/>
          </w:tcPr>
          <w:p w14:paraId="5B458AC9" w14:textId="77777777" w:rsidR="00803C2A" w:rsidRPr="00D71562" w:rsidRDefault="00803C2A" w:rsidP="00D71562">
            <w:pPr>
              <w:jc w:val="center"/>
              <w:rPr>
                <w:b/>
                <w:color w:val="FFFFFF"/>
                <w:sz w:val="16"/>
              </w:rPr>
            </w:pPr>
            <w:r w:rsidRPr="00D71562">
              <w:rPr>
                <w:b/>
                <w:color w:val="FFFFFF"/>
                <w:sz w:val="16"/>
              </w:rPr>
              <w:t>BIM USE</w:t>
            </w:r>
          </w:p>
        </w:tc>
        <w:tc>
          <w:tcPr>
            <w:tcW w:w="2110" w:type="dxa"/>
            <w:shd w:val="clear" w:color="auto" w:fill="262626"/>
            <w:vAlign w:val="center"/>
          </w:tcPr>
          <w:p w14:paraId="15EA377C" w14:textId="77777777" w:rsidR="00803C2A" w:rsidRPr="00D71562" w:rsidRDefault="00803C2A" w:rsidP="00D71562">
            <w:pPr>
              <w:jc w:val="center"/>
              <w:rPr>
                <w:b/>
                <w:color w:val="FFFFFF"/>
                <w:sz w:val="16"/>
              </w:rPr>
            </w:pPr>
            <w:r w:rsidRPr="00D71562">
              <w:rPr>
                <w:b/>
                <w:color w:val="FFFFFF"/>
                <w:sz w:val="16"/>
              </w:rPr>
              <w:t xml:space="preserve">HARDWARE </w:t>
            </w:r>
          </w:p>
        </w:tc>
        <w:tc>
          <w:tcPr>
            <w:tcW w:w="2134" w:type="dxa"/>
            <w:shd w:val="clear" w:color="auto" w:fill="262626"/>
            <w:vAlign w:val="center"/>
          </w:tcPr>
          <w:p w14:paraId="555F4A31" w14:textId="77777777" w:rsidR="00803C2A" w:rsidRPr="00D71562" w:rsidRDefault="00803C2A" w:rsidP="00D71562">
            <w:pPr>
              <w:jc w:val="center"/>
              <w:rPr>
                <w:b/>
                <w:color w:val="FFFFFF"/>
                <w:sz w:val="16"/>
              </w:rPr>
            </w:pPr>
            <w:r w:rsidRPr="00D71562">
              <w:rPr>
                <w:b/>
                <w:color w:val="FFFFFF"/>
                <w:sz w:val="16"/>
              </w:rPr>
              <w:t>OWNER OF HARDWARE</w:t>
            </w:r>
          </w:p>
        </w:tc>
        <w:tc>
          <w:tcPr>
            <w:tcW w:w="2646" w:type="dxa"/>
            <w:shd w:val="clear" w:color="auto" w:fill="262626"/>
            <w:vAlign w:val="center"/>
          </w:tcPr>
          <w:p w14:paraId="43AE11D7" w14:textId="77777777" w:rsidR="00803C2A" w:rsidRPr="00D71562" w:rsidRDefault="00803C2A" w:rsidP="00D71562">
            <w:pPr>
              <w:jc w:val="center"/>
              <w:rPr>
                <w:b/>
                <w:color w:val="FFFFFF"/>
                <w:sz w:val="16"/>
              </w:rPr>
            </w:pPr>
            <w:r w:rsidRPr="00D71562">
              <w:rPr>
                <w:b/>
                <w:color w:val="FFFFFF"/>
                <w:sz w:val="16"/>
              </w:rPr>
              <w:t>SPECIFICATIONS</w:t>
            </w:r>
          </w:p>
        </w:tc>
      </w:tr>
      <w:tr w:rsidR="009B24D9" w:rsidRPr="00D71562" w14:paraId="157CA7EE" w14:textId="77777777" w:rsidTr="000B3952">
        <w:trPr>
          <w:trHeight w:val="864"/>
        </w:trPr>
        <w:tc>
          <w:tcPr>
            <w:tcW w:w="2200" w:type="dxa"/>
            <w:shd w:val="clear" w:color="auto" w:fill="FFFFFF"/>
            <w:vAlign w:val="center"/>
          </w:tcPr>
          <w:p w14:paraId="02C41F45" w14:textId="77777777" w:rsidR="00803C2A" w:rsidRPr="00D71562" w:rsidRDefault="001C7E3B" w:rsidP="00D71562">
            <w:pPr>
              <w:jc w:val="center"/>
              <w:rPr>
                <w:color w:val="808080"/>
                <w:sz w:val="16"/>
              </w:rPr>
            </w:pPr>
            <w:r w:rsidRPr="00D71562">
              <w:rPr>
                <w:color w:val="808080"/>
                <w:sz w:val="16"/>
              </w:rPr>
              <w:t>DESIGN AUTHORING</w:t>
            </w:r>
          </w:p>
        </w:tc>
        <w:tc>
          <w:tcPr>
            <w:tcW w:w="2110" w:type="dxa"/>
            <w:shd w:val="clear" w:color="auto" w:fill="FFFFFF"/>
            <w:vAlign w:val="center"/>
          </w:tcPr>
          <w:p w14:paraId="38F038F0" w14:textId="77777777" w:rsidR="00803C2A" w:rsidRPr="00D71562" w:rsidRDefault="00DE72B6" w:rsidP="00D71562">
            <w:pPr>
              <w:jc w:val="center"/>
              <w:rPr>
                <w:color w:val="808080"/>
                <w:sz w:val="16"/>
              </w:rPr>
            </w:pPr>
            <w:r w:rsidRPr="00D71562">
              <w:rPr>
                <w:color w:val="808080"/>
                <w:sz w:val="16"/>
              </w:rPr>
              <w:t>XXX COMPUTER SYSTEM</w:t>
            </w:r>
          </w:p>
        </w:tc>
        <w:tc>
          <w:tcPr>
            <w:tcW w:w="2134" w:type="dxa"/>
            <w:shd w:val="clear" w:color="auto" w:fill="FFFFFF"/>
            <w:vAlign w:val="center"/>
          </w:tcPr>
          <w:p w14:paraId="72C522BB" w14:textId="77777777" w:rsidR="00803C2A" w:rsidRPr="00D71562" w:rsidRDefault="00DE72B6" w:rsidP="00D71562">
            <w:pPr>
              <w:jc w:val="center"/>
              <w:rPr>
                <w:color w:val="808080"/>
                <w:sz w:val="16"/>
              </w:rPr>
            </w:pPr>
            <w:r w:rsidRPr="00D71562">
              <w:rPr>
                <w:color w:val="808080"/>
                <w:sz w:val="16"/>
              </w:rPr>
              <w:t>ARCHITECT X</w:t>
            </w:r>
          </w:p>
        </w:tc>
        <w:tc>
          <w:tcPr>
            <w:tcW w:w="2646" w:type="dxa"/>
            <w:shd w:val="clear" w:color="auto" w:fill="FFFFFF"/>
            <w:vAlign w:val="center"/>
          </w:tcPr>
          <w:p w14:paraId="0FD26516" w14:textId="77777777" w:rsidR="00803C2A" w:rsidRPr="00D71562" w:rsidRDefault="00AD3607" w:rsidP="00D71562">
            <w:pPr>
              <w:rPr>
                <w:b/>
                <w:color w:val="808080"/>
                <w:sz w:val="16"/>
              </w:rPr>
            </w:pPr>
            <w:r w:rsidRPr="00D71562">
              <w:rPr>
                <w:rStyle w:val="Strong"/>
                <w:b w:val="0"/>
                <w:iCs/>
                <w:color w:val="808080"/>
                <w:sz w:val="16"/>
              </w:rPr>
              <w:t>PROCESSOR, OPERATING SYSTEM, MEMORY STORAGE, GRAPHICS, NETWORK CARD, ETC.</w:t>
            </w:r>
          </w:p>
        </w:tc>
      </w:tr>
      <w:tr w:rsidR="009B24D9" w:rsidRPr="00D71562" w14:paraId="7F69A8C3" w14:textId="77777777" w:rsidTr="000B3952">
        <w:trPr>
          <w:trHeight w:val="288"/>
        </w:trPr>
        <w:tc>
          <w:tcPr>
            <w:tcW w:w="2200" w:type="dxa"/>
            <w:shd w:val="clear" w:color="auto" w:fill="FFFFFF"/>
            <w:vAlign w:val="center"/>
          </w:tcPr>
          <w:p w14:paraId="6A430C02" w14:textId="77777777" w:rsidR="00803C2A" w:rsidRPr="00D71562" w:rsidRDefault="00803C2A" w:rsidP="00D71562">
            <w:pPr>
              <w:jc w:val="center"/>
              <w:rPr>
                <w:color w:val="1F497D"/>
                <w:sz w:val="16"/>
              </w:rPr>
            </w:pPr>
          </w:p>
        </w:tc>
        <w:tc>
          <w:tcPr>
            <w:tcW w:w="2110" w:type="dxa"/>
            <w:shd w:val="clear" w:color="auto" w:fill="FFFFFF"/>
            <w:vAlign w:val="center"/>
          </w:tcPr>
          <w:p w14:paraId="29308B8F" w14:textId="77777777" w:rsidR="00803C2A" w:rsidRPr="00D71562" w:rsidRDefault="00803C2A" w:rsidP="00D71562">
            <w:pPr>
              <w:jc w:val="center"/>
              <w:rPr>
                <w:color w:val="1F497D"/>
                <w:sz w:val="16"/>
              </w:rPr>
            </w:pPr>
          </w:p>
        </w:tc>
        <w:tc>
          <w:tcPr>
            <w:tcW w:w="2134" w:type="dxa"/>
            <w:shd w:val="clear" w:color="auto" w:fill="FFFFFF"/>
            <w:vAlign w:val="center"/>
          </w:tcPr>
          <w:p w14:paraId="4666B6D4" w14:textId="77777777" w:rsidR="00803C2A" w:rsidRPr="00D71562" w:rsidRDefault="00803C2A" w:rsidP="00D71562">
            <w:pPr>
              <w:jc w:val="center"/>
              <w:rPr>
                <w:color w:val="1F497D"/>
                <w:sz w:val="16"/>
              </w:rPr>
            </w:pPr>
          </w:p>
        </w:tc>
        <w:tc>
          <w:tcPr>
            <w:tcW w:w="2646" w:type="dxa"/>
            <w:shd w:val="clear" w:color="auto" w:fill="FFFFFF"/>
            <w:vAlign w:val="center"/>
          </w:tcPr>
          <w:p w14:paraId="6D80C099" w14:textId="77777777" w:rsidR="00803C2A" w:rsidRPr="00D71562" w:rsidRDefault="00803C2A" w:rsidP="00D71562">
            <w:pPr>
              <w:jc w:val="center"/>
              <w:rPr>
                <w:color w:val="1F497D"/>
                <w:sz w:val="16"/>
              </w:rPr>
            </w:pPr>
          </w:p>
        </w:tc>
      </w:tr>
      <w:tr w:rsidR="009B24D9" w:rsidRPr="00D71562" w14:paraId="25F8418F" w14:textId="77777777" w:rsidTr="000B3952">
        <w:trPr>
          <w:trHeight w:val="288"/>
        </w:trPr>
        <w:tc>
          <w:tcPr>
            <w:tcW w:w="2200" w:type="dxa"/>
            <w:shd w:val="clear" w:color="auto" w:fill="FFFFFF"/>
            <w:vAlign w:val="center"/>
          </w:tcPr>
          <w:p w14:paraId="137C325C" w14:textId="77777777" w:rsidR="00803C2A" w:rsidRPr="00D71562" w:rsidRDefault="00803C2A" w:rsidP="00D71562">
            <w:pPr>
              <w:jc w:val="center"/>
              <w:rPr>
                <w:color w:val="1F497D"/>
                <w:sz w:val="16"/>
              </w:rPr>
            </w:pPr>
          </w:p>
        </w:tc>
        <w:tc>
          <w:tcPr>
            <w:tcW w:w="2110" w:type="dxa"/>
            <w:shd w:val="clear" w:color="auto" w:fill="FFFFFF"/>
            <w:vAlign w:val="center"/>
          </w:tcPr>
          <w:p w14:paraId="1EA4AE18" w14:textId="77777777" w:rsidR="00803C2A" w:rsidRPr="00D71562" w:rsidRDefault="00803C2A" w:rsidP="00D71562">
            <w:pPr>
              <w:jc w:val="center"/>
              <w:rPr>
                <w:color w:val="1F497D"/>
                <w:sz w:val="16"/>
              </w:rPr>
            </w:pPr>
          </w:p>
        </w:tc>
        <w:tc>
          <w:tcPr>
            <w:tcW w:w="2134" w:type="dxa"/>
            <w:shd w:val="clear" w:color="auto" w:fill="FFFFFF"/>
            <w:vAlign w:val="center"/>
          </w:tcPr>
          <w:p w14:paraId="2EB78AD0" w14:textId="77777777" w:rsidR="00803C2A" w:rsidRPr="00D71562" w:rsidRDefault="00803C2A" w:rsidP="00D71562">
            <w:pPr>
              <w:jc w:val="center"/>
              <w:rPr>
                <w:color w:val="1F497D"/>
                <w:sz w:val="16"/>
              </w:rPr>
            </w:pPr>
          </w:p>
        </w:tc>
        <w:tc>
          <w:tcPr>
            <w:tcW w:w="2646" w:type="dxa"/>
            <w:shd w:val="clear" w:color="auto" w:fill="FFFFFF"/>
            <w:vAlign w:val="center"/>
          </w:tcPr>
          <w:p w14:paraId="52551AF6" w14:textId="77777777" w:rsidR="00803C2A" w:rsidRPr="00D71562" w:rsidRDefault="00803C2A" w:rsidP="00D71562">
            <w:pPr>
              <w:jc w:val="center"/>
              <w:rPr>
                <w:color w:val="1F497D"/>
                <w:sz w:val="16"/>
              </w:rPr>
            </w:pPr>
          </w:p>
        </w:tc>
      </w:tr>
    </w:tbl>
    <w:p w14:paraId="3FF7DDE5" w14:textId="77777777" w:rsidR="00956CC0" w:rsidRPr="00BA78CD" w:rsidRDefault="00956CC0" w:rsidP="00956CC0">
      <w:pPr>
        <w:pStyle w:val="ListParagraph"/>
        <w:ind w:left="360"/>
        <w:rPr>
          <w:b/>
        </w:rPr>
      </w:pPr>
    </w:p>
    <w:p w14:paraId="230876F4" w14:textId="77777777" w:rsidR="00956CC0" w:rsidRDefault="004344E0" w:rsidP="003A10C6">
      <w:pPr>
        <w:pStyle w:val="ListParagraph"/>
        <w:numPr>
          <w:ilvl w:val="0"/>
          <w:numId w:val="26"/>
        </w:numPr>
        <w:rPr>
          <w:rFonts w:ascii="Arial (W1)" w:hAnsi="Arial (W1)"/>
          <w:b/>
          <w:smallCaps/>
        </w:rPr>
      </w:pPr>
      <w:r w:rsidRPr="004F21B5">
        <w:rPr>
          <w:rFonts w:ascii="Arial (W1)" w:hAnsi="Arial (W1)"/>
          <w:b/>
          <w:smallCaps/>
        </w:rPr>
        <w:t>M</w:t>
      </w:r>
      <w:r w:rsidR="004F21B5">
        <w:rPr>
          <w:rFonts w:ascii="Arial (W1)" w:hAnsi="Arial (W1)"/>
          <w:b/>
          <w:smallCaps/>
        </w:rPr>
        <w:t>odeling Content and Reference Information</w:t>
      </w:r>
    </w:p>
    <w:p w14:paraId="16C8438A" w14:textId="77777777" w:rsidR="00F24149" w:rsidRDefault="00F24149" w:rsidP="0064547C">
      <w:pPr>
        <w:pStyle w:val="ExampleTEXT"/>
        <w:ind w:left="360"/>
      </w:pPr>
      <w:r w:rsidRPr="009E14AC">
        <w:t xml:space="preserve">Identify </w:t>
      </w:r>
      <w:r>
        <w:t xml:space="preserve">items such as families, workspaces, and databases. </w:t>
      </w:r>
    </w:p>
    <w:tbl>
      <w:tblPr>
        <w:tblW w:w="9090" w:type="dxa"/>
        <w:tblInd w:w="3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9" w:type="dxa"/>
          <w:left w:w="29" w:type="dxa"/>
          <w:bottom w:w="29" w:type="dxa"/>
          <w:right w:w="29" w:type="dxa"/>
        </w:tblCellMar>
        <w:tblLook w:val="04A0" w:firstRow="1" w:lastRow="0" w:firstColumn="1" w:lastColumn="0" w:noHBand="0" w:noVBand="1"/>
      </w:tblPr>
      <w:tblGrid>
        <w:gridCol w:w="2202"/>
        <w:gridCol w:w="1889"/>
        <w:gridCol w:w="2541"/>
        <w:gridCol w:w="2458"/>
      </w:tblGrid>
      <w:tr w:rsidR="009B24D9" w:rsidRPr="00D71562" w14:paraId="1D317F93" w14:textId="77777777" w:rsidTr="004B3C2C">
        <w:trPr>
          <w:trHeight w:val="473"/>
        </w:trPr>
        <w:tc>
          <w:tcPr>
            <w:tcW w:w="2202" w:type="dxa"/>
            <w:shd w:val="clear" w:color="auto" w:fill="262626"/>
            <w:vAlign w:val="center"/>
          </w:tcPr>
          <w:p w14:paraId="1BD3B0E5" w14:textId="77777777" w:rsidR="005E2176" w:rsidRPr="00D71562" w:rsidRDefault="005E2176" w:rsidP="00D71562">
            <w:pPr>
              <w:jc w:val="center"/>
              <w:rPr>
                <w:b/>
                <w:color w:val="FFFFFF"/>
                <w:sz w:val="16"/>
              </w:rPr>
            </w:pPr>
            <w:r w:rsidRPr="00D71562">
              <w:rPr>
                <w:b/>
                <w:color w:val="FFFFFF"/>
                <w:sz w:val="16"/>
              </w:rPr>
              <w:t>BIM USE</w:t>
            </w:r>
          </w:p>
        </w:tc>
        <w:tc>
          <w:tcPr>
            <w:tcW w:w="1889" w:type="dxa"/>
            <w:shd w:val="clear" w:color="auto" w:fill="262626"/>
            <w:vAlign w:val="center"/>
          </w:tcPr>
          <w:p w14:paraId="2335F7AB" w14:textId="77777777" w:rsidR="005E2176" w:rsidRPr="00D71562" w:rsidRDefault="005E2176" w:rsidP="00D71562">
            <w:pPr>
              <w:jc w:val="center"/>
              <w:rPr>
                <w:b/>
                <w:color w:val="FFFFFF"/>
                <w:sz w:val="16"/>
              </w:rPr>
            </w:pPr>
            <w:r w:rsidRPr="00D71562">
              <w:rPr>
                <w:b/>
                <w:color w:val="FFFFFF"/>
                <w:sz w:val="16"/>
              </w:rPr>
              <w:t>DISCIPLINE</w:t>
            </w:r>
          </w:p>
          <w:p w14:paraId="686B109E" w14:textId="77777777" w:rsidR="0071725D" w:rsidRPr="00D71562" w:rsidRDefault="0071725D" w:rsidP="00D71562">
            <w:pPr>
              <w:jc w:val="center"/>
              <w:rPr>
                <w:b/>
                <w:color w:val="FFFFFF"/>
                <w:sz w:val="16"/>
              </w:rPr>
            </w:pPr>
            <w:r w:rsidRPr="00D71562">
              <w:rPr>
                <w:b/>
                <w:color w:val="FFFFFF"/>
                <w:sz w:val="16"/>
              </w:rPr>
              <w:t>(if applicable)</w:t>
            </w:r>
          </w:p>
        </w:tc>
        <w:tc>
          <w:tcPr>
            <w:tcW w:w="2541" w:type="dxa"/>
            <w:shd w:val="clear" w:color="auto" w:fill="262626"/>
            <w:vAlign w:val="center"/>
          </w:tcPr>
          <w:p w14:paraId="6E6971C2" w14:textId="77777777" w:rsidR="005E2176" w:rsidRPr="00D71562" w:rsidRDefault="005E2176" w:rsidP="00D71562">
            <w:pPr>
              <w:jc w:val="center"/>
              <w:rPr>
                <w:b/>
                <w:color w:val="FFFFFF"/>
                <w:sz w:val="16"/>
              </w:rPr>
            </w:pPr>
            <w:r w:rsidRPr="00D71562">
              <w:rPr>
                <w:b/>
                <w:color w:val="FFFFFF"/>
                <w:sz w:val="16"/>
              </w:rPr>
              <w:t>MODELING CONTENT /</w:t>
            </w:r>
          </w:p>
          <w:p w14:paraId="5E3E230D" w14:textId="77777777" w:rsidR="005E2176" w:rsidRPr="00D71562" w:rsidRDefault="005E2176" w:rsidP="00D71562">
            <w:pPr>
              <w:jc w:val="center"/>
              <w:rPr>
                <w:b/>
                <w:color w:val="FFFFFF"/>
                <w:sz w:val="16"/>
              </w:rPr>
            </w:pPr>
            <w:r w:rsidRPr="00D71562">
              <w:rPr>
                <w:b/>
                <w:color w:val="FFFFFF"/>
                <w:sz w:val="16"/>
              </w:rPr>
              <w:t>REFERENCE INFORMATION</w:t>
            </w:r>
          </w:p>
        </w:tc>
        <w:tc>
          <w:tcPr>
            <w:tcW w:w="2458" w:type="dxa"/>
            <w:shd w:val="clear" w:color="auto" w:fill="262626"/>
            <w:vAlign w:val="center"/>
          </w:tcPr>
          <w:p w14:paraId="10D38211" w14:textId="77777777" w:rsidR="005E2176" w:rsidRPr="00D71562" w:rsidRDefault="005E2176" w:rsidP="00D71562">
            <w:pPr>
              <w:jc w:val="center"/>
              <w:rPr>
                <w:b/>
                <w:color w:val="FFFFFF"/>
                <w:sz w:val="16"/>
              </w:rPr>
            </w:pPr>
            <w:r w:rsidRPr="00D71562">
              <w:rPr>
                <w:b/>
                <w:color w:val="FFFFFF"/>
                <w:sz w:val="16"/>
              </w:rPr>
              <w:t>VERSION</w:t>
            </w:r>
          </w:p>
        </w:tc>
      </w:tr>
      <w:tr w:rsidR="009B24D9" w:rsidRPr="00D71562" w14:paraId="2790DE39" w14:textId="77777777" w:rsidTr="000B3952">
        <w:trPr>
          <w:trHeight w:val="485"/>
        </w:trPr>
        <w:tc>
          <w:tcPr>
            <w:tcW w:w="2202" w:type="dxa"/>
            <w:shd w:val="clear" w:color="auto" w:fill="FFFFFF"/>
            <w:vAlign w:val="center"/>
          </w:tcPr>
          <w:p w14:paraId="0EF7E320" w14:textId="77777777" w:rsidR="005E2176" w:rsidRPr="00D71562" w:rsidRDefault="005E2176" w:rsidP="00D71562">
            <w:pPr>
              <w:jc w:val="center"/>
              <w:rPr>
                <w:color w:val="808080"/>
                <w:sz w:val="16"/>
              </w:rPr>
            </w:pPr>
            <w:r w:rsidRPr="00D71562">
              <w:rPr>
                <w:color w:val="808080"/>
                <w:sz w:val="16"/>
              </w:rPr>
              <w:t>DESIGN AUTHORING</w:t>
            </w:r>
          </w:p>
        </w:tc>
        <w:tc>
          <w:tcPr>
            <w:tcW w:w="1889" w:type="dxa"/>
            <w:shd w:val="clear" w:color="auto" w:fill="FFFFFF"/>
            <w:vAlign w:val="center"/>
          </w:tcPr>
          <w:p w14:paraId="56D1095B" w14:textId="77777777" w:rsidR="00F56622" w:rsidRPr="00D71562" w:rsidRDefault="00F56622" w:rsidP="00D71562">
            <w:pPr>
              <w:jc w:val="center"/>
              <w:rPr>
                <w:color w:val="808080"/>
                <w:sz w:val="16"/>
              </w:rPr>
            </w:pPr>
            <w:r w:rsidRPr="00D71562">
              <w:rPr>
                <w:color w:val="808080"/>
                <w:sz w:val="16"/>
              </w:rPr>
              <w:t>ARCH</w:t>
            </w:r>
          </w:p>
        </w:tc>
        <w:tc>
          <w:tcPr>
            <w:tcW w:w="2541" w:type="dxa"/>
            <w:shd w:val="clear" w:color="auto" w:fill="FFFFFF"/>
            <w:vAlign w:val="center"/>
          </w:tcPr>
          <w:p w14:paraId="2C60D3E2" w14:textId="77777777" w:rsidR="00F56622" w:rsidRPr="00D71562" w:rsidRDefault="00F56622" w:rsidP="00D71562">
            <w:pPr>
              <w:jc w:val="center"/>
              <w:rPr>
                <w:color w:val="808080"/>
                <w:sz w:val="16"/>
              </w:rPr>
            </w:pPr>
            <w:r w:rsidRPr="00D71562">
              <w:rPr>
                <w:color w:val="808080"/>
                <w:sz w:val="16"/>
              </w:rPr>
              <w:t>XYZ APP FAMILIES</w:t>
            </w:r>
          </w:p>
        </w:tc>
        <w:tc>
          <w:tcPr>
            <w:tcW w:w="2458" w:type="dxa"/>
            <w:shd w:val="clear" w:color="auto" w:fill="FFFFFF"/>
            <w:vAlign w:val="center"/>
          </w:tcPr>
          <w:p w14:paraId="19AD4731" w14:textId="77777777" w:rsidR="00F56622" w:rsidRPr="00D71562" w:rsidRDefault="00C93E49" w:rsidP="00D71562">
            <w:pPr>
              <w:jc w:val="center"/>
              <w:rPr>
                <w:color w:val="808080"/>
                <w:sz w:val="16"/>
              </w:rPr>
            </w:pPr>
            <w:r w:rsidRPr="00D71562">
              <w:rPr>
                <w:color w:val="808080"/>
                <w:sz w:val="16"/>
              </w:rPr>
              <w:t>VER. X.X. (YEAR)</w:t>
            </w:r>
          </w:p>
        </w:tc>
      </w:tr>
      <w:tr w:rsidR="009B24D9" w:rsidRPr="00D71562" w14:paraId="6FAE96B5" w14:textId="77777777" w:rsidTr="000B3952">
        <w:trPr>
          <w:trHeight w:val="440"/>
        </w:trPr>
        <w:tc>
          <w:tcPr>
            <w:tcW w:w="2202" w:type="dxa"/>
            <w:shd w:val="clear" w:color="auto" w:fill="FFFFFF"/>
            <w:vAlign w:val="center"/>
          </w:tcPr>
          <w:p w14:paraId="7BA9E5C1" w14:textId="77777777" w:rsidR="005E2176" w:rsidRPr="00D71562" w:rsidRDefault="0071725D" w:rsidP="00D71562">
            <w:pPr>
              <w:jc w:val="center"/>
              <w:rPr>
                <w:color w:val="808080"/>
                <w:sz w:val="16"/>
              </w:rPr>
            </w:pPr>
            <w:r w:rsidRPr="00D71562">
              <w:rPr>
                <w:color w:val="808080"/>
                <w:sz w:val="16"/>
              </w:rPr>
              <w:t>ESTIMATING</w:t>
            </w:r>
          </w:p>
        </w:tc>
        <w:tc>
          <w:tcPr>
            <w:tcW w:w="1889" w:type="dxa"/>
            <w:shd w:val="clear" w:color="auto" w:fill="FFFFFF"/>
            <w:vAlign w:val="center"/>
          </w:tcPr>
          <w:p w14:paraId="3FE00E08" w14:textId="77777777" w:rsidR="005E2176" w:rsidRPr="00D71562" w:rsidRDefault="00C93E49" w:rsidP="00D71562">
            <w:pPr>
              <w:jc w:val="center"/>
              <w:rPr>
                <w:color w:val="808080"/>
                <w:sz w:val="16"/>
              </w:rPr>
            </w:pPr>
            <w:r w:rsidRPr="00D71562">
              <w:rPr>
                <w:color w:val="808080"/>
                <w:sz w:val="16"/>
              </w:rPr>
              <w:t>CONTRACTOR</w:t>
            </w:r>
          </w:p>
        </w:tc>
        <w:tc>
          <w:tcPr>
            <w:tcW w:w="2541" w:type="dxa"/>
            <w:shd w:val="clear" w:color="auto" w:fill="FFFFFF"/>
            <w:vAlign w:val="center"/>
          </w:tcPr>
          <w:p w14:paraId="1187188F" w14:textId="77777777" w:rsidR="0071725D" w:rsidRPr="00D71562" w:rsidRDefault="0071725D" w:rsidP="00D71562">
            <w:pPr>
              <w:jc w:val="center"/>
              <w:rPr>
                <w:color w:val="808080"/>
                <w:sz w:val="16"/>
              </w:rPr>
            </w:pPr>
            <w:r w:rsidRPr="00D71562">
              <w:rPr>
                <w:color w:val="808080"/>
                <w:sz w:val="16"/>
              </w:rPr>
              <w:t>PROPRIETARY DATABASE</w:t>
            </w:r>
          </w:p>
        </w:tc>
        <w:tc>
          <w:tcPr>
            <w:tcW w:w="2458" w:type="dxa"/>
            <w:shd w:val="clear" w:color="auto" w:fill="FFFFFF"/>
            <w:vAlign w:val="center"/>
          </w:tcPr>
          <w:p w14:paraId="06C5DCA7" w14:textId="77777777" w:rsidR="005E2176" w:rsidRPr="00D71562" w:rsidRDefault="00C93E49" w:rsidP="00D71562">
            <w:pPr>
              <w:jc w:val="center"/>
              <w:rPr>
                <w:color w:val="808080"/>
                <w:sz w:val="16"/>
              </w:rPr>
            </w:pPr>
            <w:r w:rsidRPr="00D71562">
              <w:rPr>
                <w:color w:val="808080"/>
                <w:sz w:val="16"/>
              </w:rPr>
              <w:t>VER. X.X (YEAR)</w:t>
            </w:r>
          </w:p>
        </w:tc>
      </w:tr>
      <w:tr w:rsidR="009B24D9" w:rsidRPr="00D71562" w14:paraId="13EB1A9C" w14:textId="77777777" w:rsidTr="000B3952">
        <w:trPr>
          <w:trHeight w:val="288"/>
        </w:trPr>
        <w:tc>
          <w:tcPr>
            <w:tcW w:w="2202" w:type="dxa"/>
            <w:shd w:val="clear" w:color="auto" w:fill="FFFFFF"/>
            <w:vAlign w:val="center"/>
          </w:tcPr>
          <w:p w14:paraId="17D885C2" w14:textId="77777777" w:rsidR="005E2176" w:rsidRPr="00D71562" w:rsidRDefault="005E2176" w:rsidP="00D71562">
            <w:pPr>
              <w:jc w:val="center"/>
              <w:rPr>
                <w:color w:val="1F497D"/>
                <w:sz w:val="16"/>
              </w:rPr>
            </w:pPr>
          </w:p>
        </w:tc>
        <w:tc>
          <w:tcPr>
            <w:tcW w:w="1889" w:type="dxa"/>
            <w:shd w:val="clear" w:color="auto" w:fill="FFFFFF"/>
            <w:vAlign w:val="center"/>
          </w:tcPr>
          <w:p w14:paraId="68901B72" w14:textId="77777777" w:rsidR="005E2176" w:rsidRPr="00D71562" w:rsidRDefault="005E2176" w:rsidP="00D71562">
            <w:pPr>
              <w:jc w:val="center"/>
              <w:rPr>
                <w:color w:val="1F497D"/>
                <w:sz w:val="16"/>
              </w:rPr>
            </w:pPr>
          </w:p>
        </w:tc>
        <w:tc>
          <w:tcPr>
            <w:tcW w:w="2541" w:type="dxa"/>
            <w:shd w:val="clear" w:color="auto" w:fill="FFFFFF"/>
            <w:vAlign w:val="center"/>
          </w:tcPr>
          <w:p w14:paraId="7B79D88D" w14:textId="77777777" w:rsidR="005E2176" w:rsidRPr="00D71562" w:rsidRDefault="005E2176" w:rsidP="00D71562">
            <w:pPr>
              <w:jc w:val="center"/>
              <w:rPr>
                <w:color w:val="1F497D"/>
                <w:sz w:val="16"/>
              </w:rPr>
            </w:pPr>
          </w:p>
        </w:tc>
        <w:tc>
          <w:tcPr>
            <w:tcW w:w="2458" w:type="dxa"/>
            <w:shd w:val="clear" w:color="auto" w:fill="FFFFFF"/>
            <w:vAlign w:val="center"/>
          </w:tcPr>
          <w:p w14:paraId="0C7587E5" w14:textId="77777777" w:rsidR="005E2176" w:rsidRPr="00D71562" w:rsidRDefault="005E2176" w:rsidP="00D71562">
            <w:pPr>
              <w:jc w:val="center"/>
              <w:rPr>
                <w:color w:val="1F497D"/>
                <w:sz w:val="16"/>
              </w:rPr>
            </w:pPr>
          </w:p>
        </w:tc>
      </w:tr>
    </w:tbl>
    <w:p w14:paraId="3D6891E9" w14:textId="77777777" w:rsidR="004344E0" w:rsidRDefault="004344E0" w:rsidP="004344E0">
      <w:pPr>
        <w:tabs>
          <w:tab w:val="left" w:pos="6195"/>
        </w:tabs>
        <w:rPr>
          <w:b/>
        </w:rPr>
      </w:pPr>
    </w:p>
    <w:p w14:paraId="6FB27D2B" w14:textId="77777777" w:rsidR="00EF458D" w:rsidRDefault="00EF458D" w:rsidP="004344E0">
      <w:pPr>
        <w:tabs>
          <w:tab w:val="left" w:pos="6195"/>
        </w:tabs>
        <w:rPr>
          <w:b/>
        </w:rPr>
      </w:pPr>
    </w:p>
    <w:p w14:paraId="2D78DF8C" w14:textId="77777777" w:rsidR="00EF458D" w:rsidRDefault="00EF458D" w:rsidP="004344E0">
      <w:pPr>
        <w:tabs>
          <w:tab w:val="left" w:pos="6195"/>
        </w:tabs>
        <w:rPr>
          <w:b/>
        </w:rPr>
      </w:pPr>
    </w:p>
    <w:p w14:paraId="1124BA54" w14:textId="77777777" w:rsidR="00EF458D" w:rsidRDefault="00EF458D" w:rsidP="004344E0">
      <w:pPr>
        <w:tabs>
          <w:tab w:val="left" w:pos="6195"/>
        </w:tabs>
        <w:rPr>
          <w:b/>
        </w:rPr>
      </w:pPr>
    </w:p>
    <w:p w14:paraId="490CF265" w14:textId="77777777" w:rsidR="00EF458D" w:rsidRDefault="00EF458D" w:rsidP="004344E0">
      <w:pPr>
        <w:tabs>
          <w:tab w:val="left" w:pos="6195"/>
        </w:tabs>
        <w:rPr>
          <w:b/>
        </w:rPr>
      </w:pPr>
    </w:p>
    <w:p w14:paraId="10BBEA48" w14:textId="77777777" w:rsidR="00EF458D" w:rsidRDefault="00EF458D" w:rsidP="004344E0">
      <w:pPr>
        <w:tabs>
          <w:tab w:val="left" w:pos="6195"/>
        </w:tabs>
        <w:rPr>
          <w:b/>
        </w:rPr>
      </w:pPr>
    </w:p>
    <w:p w14:paraId="14177A9D" w14:textId="77777777" w:rsidR="00EF458D" w:rsidRDefault="00EF458D" w:rsidP="004344E0">
      <w:pPr>
        <w:tabs>
          <w:tab w:val="left" w:pos="6195"/>
        </w:tabs>
        <w:rPr>
          <w:b/>
        </w:rPr>
      </w:pPr>
    </w:p>
    <w:p w14:paraId="63C7A430" w14:textId="77777777" w:rsidR="00EF458D" w:rsidRDefault="00EF458D" w:rsidP="004344E0">
      <w:pPr>
        <w:tabs>
          <w:tab w:val="left" w:pos="6195"/>
        </w:tabs>
        <w:rPr>
          <w:b/>
        </w:rPr>
      </w:pPr>
    </w:p>
    <w:p w14:paraId="7CF2A664" w14:textId="77777777" w:rsidR="00EF458D" w:rsidRDefault="00EF458D" w:rsidP="004344E0">
      <w:pPr>
        <w:tabs>
          <w:tab w:val="left" w:pos="6195"/>
        </w:tabs>
        <w:rPr>
          <w:b/>
        </w:rPr>
      </w:pPr>
    </w:p>
    <w:p w14:paraId="03E64C2F" w14:textId="77777777" w:rsidR="00EF458D" w:rsidRDefault="00EF458D" w:rsidP="004344E0">
      <w:pPr>
        <w:tabs>
          <w:tab w:val="left" w:pos="6195"/>
        </w:tabs>
        <w:rPr>
          <w:b/>
        </w:rPr>
      </w:pPr>
    </w:p>
    <w:p w14:paraId="3505524F" w14:textId="77777777" w:rsidR="00EF458D" w:rsidRDefault="00EF458D" w:rsidP="004344E0">
      <w:pPr>
        <w:tabs>
          <w:tab w:val="left" w:pos="6195"/>
        </w:tabs>
        <w:rPr>
          <w:b/>
        </w:rPr>
      </w:pPr>
    </w:p>
    <w:p w14:paraId="2833731F" w14:textId="77777777" w:rsidR="00EF458D" w:rsidRDefault="00EF458D" w:rsidP="004344E0">
      <w:pPr>
        <w:tabs>
          <w:tab w:val="left" w:pos="6195"/>
        </w:tabs>
        <w:rPr>
          <w:b/>
        </w:rPr>
      </w:pPr>
    </w:p>
    <w:p w14:paraId="58D43E9B" w14:textId="77777777" w:rsidR="00EF458D" w:rsidRDefault="00EF458D" w:rsidP="004344E0">
      <w:pPr>
        <w:tabs>
          <w:tab w:val="left" w:pos="6195"/>
        </w:tabs>
        <w:rPr>
          <w:b/>
        </w:rPr>
      </w:pPr>
    </w:p>
    <w:p w14:paraId="6172B20C" w14:textId="77777777" w:rsidR="00EF458D" w:rsidRDefault="00EF458D" w:rsidP="004344E0">
      <w:pPr>
        <w:tabs>
          <w:tab w:val="left" w:pos="6195"/>
        </w:tabs>
        <w:rPr>
          <w:b/>
        </w:rPr>
      </w:pPr>
    </w:p>
    <w:p w14:paraId="08256C3A" w14:textId="77777777" w:rsidR="00EF458D" w:rsidRDefault="00EF458D" w:rsidP="004344E0">
      <w:pPr>
        <w:tabs>
          <w:tab w:val="left" w:pos="6195"/>
        </w:tabs>
        <w:rPr>
          <w:b/>
        </w:rPr>
      </w:pPr>
    </w:p>
    <w:p w14:paraId="1EB595D5" w14:textId="77777777" w:rsidR="00EF458D" w:rsidRDefault="00EF458D" w:rsidP="004344E0">
      <w:pPr>
        <w:tabs>
          <w:tab w:val="left" w:pos="6195"/>
        </w:tabs>
        <w:rPr>
          <w:b/>
        </w:rPr>
      </w:pPr>
    </w:p>
    <w:p w14:paraId="3741DF07" w14:textId="77777777" w:rsidR="00EF458D" w:rsidRPr="00BA78CD" w:rsidRDefault="00EF458D" w:rsidP="004344E0">
      <w:pPr>
        <w:tabs>
          <w:tab w:val="left" w:pos="6195"/>
        </w:tabs>
        <w:rPr>
          <w:b/>
        </w:rPr>
      </w:pPr>
    </w:p>
    <w:p w14:paraId="7515D06E" w14:textId="77777777" w:rsidR="00EC263C" w:rsidRDefault="00EC263C" w:rsidP="00EC263C">
      <w:pPr>
        <w:pStyle w:val="Style1"/>
        <w:sectPr w:rsidR="00EC263C" w:rsidSect="00B424A6">
          <w:pgSz w:w="12240" w:h="15840"/>
          <w:pgMar w:top="1440" w:right="1440" w:bottom="1440" w:left="1440" w:header="720" w:footer="720" w:gutter="0"/>
          <w:cols w:space="720"/>
          <w:docGrid w:linePitch="360"/>
        </w:sectPr>
      </w:pPr>
      <w:bookmarkStart w:id="23" w:name="_Toc243887590"/>
    </w:p>
    <w:p w14:paraId="60E9F156" w14:textId="77777777" w:rsidR="00890143" w:rsidRDefault="00890143" w:rsidP="00EC263C">
      <w:pPr>
        <w:pStyle w:val="Style1"/>
      </w:pPr>
      <w:bookmarkStart w:id="24" w:name="_Toc254593282"/>
      <w:r w:rsidRPr="005764B9">
        <w:lastRenderedPageBreak/>
        <w:t>S</w:t>
      </w:r>
      <w:r w:rsidR="00642777">
        <w:t>ection L</w:t>
      </w:r>
      <w:r w:rsidR="00F016A8">
        <w:t>: Model Structure</w:t>
      </w:r>
      <w:bookmarkEnd w:id="24"/>
    </w:p>
    <w:p w14:paraId="09DC674F" w14:textId="77777777" w:rsidR="00D22B05" w:rsidRPr="004F21B5" w:rsidRDefault="00D22B05" w:rsidP="00F24149">
      <w:pPr>
        <w:pStyle w:val="ListParagraph"/>
        <w:numPr>
          <w:ilvl w:val="0"/>
          <w:numId w:val="28"/>
        </w:numPr>
        <w:rPr>
          <w:rFonts w:ascii="Arial (W1)" w:hAnsi="Arial (W1)"/>
          <w:b/>
          <w:smallCaps/>
        </w:rPr>
      </w:pPr>
      <w:r w:rsidRPr="004F21B5">
        <w:rPr>
          <w:rFonts w:ascii="Arial (W1)" w:hAnsi="Arial (W1)"/>
          <w:b/>
          <w:smallCaps/>
        </w:rPr>
        <w:t>F</w:t>
      </w:r>
      <w:r w:rsidR="004F21B5" w:rsidRPr="004F21B5">
        <w:rPr>
          <w:rFonts w:ascii="Arial (W1)" w:hAnsi="Arial (W1)"/>
          <w:b/>
          <w:smallCaps/>
        </w:rPr>
        <w:t>ile Naming Structure:</w:t>
      </w:r>
    </w:p>
    <w:p w14:paraId="6773E6DD" w14:textId="77777777" w:rsidR="002C5DE3" w:rsidRDefault="002C5DE3" w:rsidP="0064547C">
      <w:pPr>
        <w:pStyle w:val="ExampleTEXT"/>
        <w:ind w:left="360"/>
      </w:pPr>
      <w:r>
        <w:t xml:space="preserve">Determine and list the structure for model file names. </w:t>
      </w:r>
    </w:p>
    <w:tbl>
      <w:tblPr>
        <w:tblW w:w="0" w:type="auto"/>
        <w:tblInd w:w="4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20"/>
        <w:gridCol w:w="6588"/>
      </w:tblGrid>
      <w:tr w:rsidR="002C5DE3" w:rsidRPr="00D71562" w14:paraId="32EC4517" w14:textId="77777777" w:rsidTr="004B3C2C">
        <w:trPr>
          <w:trHeight w:val="278"/>
        </w:trPr>
        <w:tc>
          <w:tcPr>
            <w:tcW w:w="9108" w:type="dxa"/>
            <w:gridSpan w:val="2"/>
            <w:shd w:val="clear" w:color="auto" w:fill="262626"/>
            <w:vAlign w:val="center"/>
          </w:tcPr>
          <w:p w14:paraId="646C89B8" w14:textId="77777777" w:rsidR="002C5DE3" w:rsidRPr="00D71562" w:rsidRDefault="002C5DE3" w:rsidP="00D71562">
            <w:pPr>
              <w:rPr>
                <w:b/>
                <w:color w:val="FFFFFF"/>
              </w:rPr>
            </w:pPr>
            <w:r w:rsidRPr="00D71562">
              <w:rPr>
                <w:b/>
                <w:color w:val="FFFFFF"/>
              </w:rPr>
              <w:t>FILE NAMES FOR MODELS SHOULD BE FORMATTED AS:</w:t>
            </w:r>
          </w:p>
        </w:tc>
      </w:tr>
      <w:tr w:rsidR="002C5DE3" w:rsidRPr="00D71562" w14:paraId="3FC3E3F5" w14:textId="77777777" w:rsidTr="00D22B05">
        <w:trPr>
          <w:trHeight w:val="260"/>
        </w:trPr>
        <w:tc>
          <w:tcPr>
            <w:tcW w:w="9108" w:type="dxa"/>
            <w:gridSpan w:val="2"/>
            <w:vAlign w:val="center"/>
          </w:tcPr>
          <w:p w14:paraId="2D2356C1" w14:textId="77777777" w:rsidR="002C5DE3" w:rsidRPr="00D71562" w:rsidRDefault="002C5DE3" w:rsidP="005D7C8C">
            <w:pPr>
              <w:rPr>
                <w:color w:val="808080"/>
              </w:rPr>
            </w:pPr>
            <w:r w:rsidRPr="00D71562">
              <w:rPr>
                <w:color w:val="595959"/>
              </w:rPr>
              <w:t>DISCIPLINE - PROJECT NUMBER – BUILDING NUMBER.</w:t>
            </w:r>
            <w:r w:rsidR="005D7C8C">
              <w:rPr>
                <w:color w:val="595959"/>
              </w:rPr>
              <w:t>XYZ</w:t>
            </w:r>
            <w:r w:rsidRPr="00D71562">
              <w:rPr>
                <w:color w:val="808080"/>
              </w:rPr>
              <w:t xml:space="preserve"> (example: ARCH-11111-BL001.</w:t>
            </w:r>
            <w:r w:rsidR="005D7C8C">
              <w:rPr>
                <w:color w:val="808080"/>
              </w:rPr>
              <w:t>xyz</w:t>
            </w:r>
            <w:r w:rsidRPr="00D71562">
              <w:rPr>
                <w:color w:val="808080"/>
              </w:rPr>
              <w:t>)</w:t>
            </w:r>
          </w:p>
        </w:tc>
      </w:tr>
      <w:tr w:rsidR="002C5DE3" w:rsidRPr="00D71562" w14:paraId="69EA28C8" w14:textId="77777777" w:rsidTr="004B3C2C">
        <w:trPr>
          <w:trHeight w:val="260"/>
        </w:trPr>
        <w:tc>
          <w:tcPr>
            <w:tcW w:w="2520" w:type="dxa"/>
            <w:vAlign w:val="center"/>
          </w:tcPr>
          <w:p w14:paraId="590D1089" w14:textId="77777777" w:rsidR="002C5DE3" w:rsidRPr="00BA78CD" w:rsidRDefault="002C5DE3" w:rsidP="00D71562">
            <w:pPr>
              <w:rPr>
                <w:b/>
              </w:rPr>
            </w:pPr>
            <w:r w:rsidRPr="00BA78CD">
              <w:rPr>
                <w:b/>
              </w:rPr>
              <w:t>ARCHITECTURAL MODEL</w:t>
            </w:r>
          </w:p>
        </w:tc>
        <w:tc>
          <w:tcPr>
            <w:tcW w:w="6588" w:type="dxa"/>
            <w:vAlign w:val="center"/>
          </w:tcPr>
          <w:p w14:paraId="65402C23" w14:textId="77777777" w:rsidR="002C5DE3" w:rsidRPr="00BA78CD" w:rsidRDefault="002C5DE3" w:rsidP="00D71562">
            <w:r w:rsidRPr="00BA78CD">
              <w:t xml:space="preserve">ARCH- </w:t>
            </w:r>
          </w:p>
        </w:tc>
      </w:tr>
      <w:tr w:rsidR="002C5DE3" w:rsidRPr="00D71562" w14:paraId="5B55291F" w14:textId="77777777" w:rsidTr="004B3C2C">
        <w:trPr>
          <w:trHeight w:val="260"/>
        </w:trPr>
        <w:tc>
          <w:tcPr>
            <w:tcW w:w="2520" w:type="dxa"/>
            <w:vAlign w:val="center"/>
          </w:tcPr>
          <w:p w14:paraId="572B7A57" w14:textId="77777777" w:rsidR="002C5DE3" w:rsidRPr="00BA78CD" w:rsidRDefault="002C5DE3" w:rsidP="00D71562">
            <w:pPr>
              <w:rPr>
                <w:b/>
              </w:rPr>
            </w:pPr>
            <w:r w:rsidRPr="00BA78CD">
              <w:rPr>
                <w:b/>
              </w:rPr>
              <w:t>CIVIL MODEL</w:t>
            </w:r>
          </w:p>
        </w:tc>
        <w:tc>
          <w:tcPr>
            <w:tcW w:w="6588" w:type="dxa"/>
            <w:vAlign w:val="center"/>
          </w:tcPr>
          <w:p w14:paraId="3A0134D9" w14:textId="77777777" w:rsidR="002C5DE3" w:rsidRPr="00BA78CD" w:rsidRDefault="002C5DE3" w:rsidP="00D71562">
            <w:r w:rsidRPr="00BA78CD">
              <w:t xml:space="preserve">CIVIL- </w:t>
            </w:r>
          </w:p>
        </w:tc>
      </w:tr>
      <w:tr w:rsidR="002C5DE3" w:rsidRPr="00D71562" w14:paraId="5A0B13D1" w14:textId="77777777" w:rsidTr="004B3C2C">
        <w:trPr>
          <w:trHeight w:val="260"/>
        </w:trPr>
        <w:tc>
          <w:tcPr>
            <w:tcW w:w="2520" w:type="dxa"/>
            <w:vAlign w:val="center"/>
          </w:tcPr>
          <w:p w14:paraId="6D175E41" w14:textId="77777777" w:rsidR="002C5DE3" w:rsidRPr="00BA78CD" w:rsidRDefault="002C5DE3" w:rsidP="00D71562">
            <w:pPr>
              <w:rPr>
                <w:b/>
              </w:rPr>
            </w:pPr>
            <w:r w:rsidRPr="00BA78CD">
              <w:rPr>
                <w:b/>
              </w:rPr>
              <w:t>MECHANICAL MODEL</w:t>
            </w:r>
          </w:p>
        </w:tc>
        <w:tc>
          <w:tcPr>
            <w:tcW w:w="6588" w:type="dxa"/>
            <w:vAlign w:val="center"/>
          </w:tcPr>
          <w:p w14:paraId="3487D535" w14:textId="77777777" w:rsidR="002C5DE3" w:rsidRPr="00BA78CD" w:rsidRDefault="002C5DE3" w:rsidP="00D71562">
            <w:r w:rsidRPr="00BA78CD">
              <w:t>MECH-</w:t>
            </w:r>
          </w:p>
        </w:tc>
      </w:tr>
      <w:tr w:rsidR="00697676" w:rsidRPr="00D71562" w14:paraId="1E0A5673" w14:textId="77777777" w:rsidTr="004B3C2C">
        <w:trPr>
          <w:trHeight w:val="260"/>
        </w:trPr>
        <w:tc>
          <w:tcPr>
            <w:tcW w:w="2520" w:type="dxa"/>
            <w:vAlign w:val="center"/>
          </w:tcPr>
          <w:p w14:paraId="7604104A" w14:textId="77777777" w:rsidR="00697676" w:rsidRPr="00BA78CD" w:rsidRDefault="00697676" w:rsidP="00D71562">
            <w:pPr>
              <w:rPr>
                <w:b/>
              </w:rPr>
            </w:pPr>
            <w:r>
              <w:rPr>
                <w:b/>
              </w:rPr>
              <w:t>PLUMBING MODEL</w:t>
            </w:r>
          </w:p>
        </w:tc>
        <w:tc>
          <w:tcPr>
            <w:tcW w:w="6588" w:type="dxa"/>
            <w:vAlign w:val="center"/>
          </w:tcPr>
          <w:p w14:paraId="14F1DF25" w14:textId="77777777" w:rsidR="00697676" w:rsidRPr="00BA78CD" w:rsidRDefault="00697676" w:rsidP="00D71562">
            <w:r>
              <w:t>PLUMB-</w:t>
            </w:r>
          </w:p>
        </w:tc>
      </w:tr>
      <w:tr w:rsidR="002C5DE3" w:rsidRPr="00D71562" w14:paraId="503EF4BF" w14:textId="77777777" w:rsidTr="004B3C2C">
        <w:trPr>
          <w:trHeight w:val="260"/>
        </w:trPr>
        <w:tc>
          <w:tcPr>
            <w:tcW w:w="2520" w:type="dxa"/>
            <w:vAlign w:val="center"/>
          </w:tcPr>
          <w:p w14:paraId="0DA3429C" w14:textId="77777777" w:rsidR="002C5DE3" w:rsidRPr="00BA78CD" w:rsidRDefault="002C5DE3" w:rsidP="00D71562">
            <w:pPr>
              <w:rPr>
                <w:b/>
              </w:rPr>
            </w:pPr>
            <w:r w:rsidRPr="00BA78CD">
              <w:rPr>
                <w:b/>
              </w:rPr>
              <w:t>ELECTRICAL MODEL</w:t>
            </w:r>
          </w:p>
        </w:tc>
        <w:tc>
          <w:tcPr>
            <w:tcW w:w="6588" w:type="dxa"/>
            <w:vAlign w:val="center"/>
          </w:tcPr>
          <w:p w14:paraId="4B3F236D" w14:textId="77777777" w:rsidR="002C5DE3" w:rsidRPr="00BA78CD" w:rsidRDefault="002C5DE3" w:rsidP="00D71562">
            <w:r w:rsidRPr="00BA78CD">
              <w:t>ELEC-</w:t>
            </w:r>
          </w:p>
        </w:tc>
      </w:tr>
      <w:tr w:rsidR="002C5DE3" w:rsidRPr="00D71562" w14:paraId="2FAF1284" w14:textId="77777777" w:rsidTr="004B3C2C">
        <w:trPr>
          <w:trHeight w:val="260"/>
        </w:trPr>
        <w:tc>
          <w:tcPr>
            <w:tcW w:w="2520" w:type="dxa"/>
            <w:vAlign w:val="center"/>
          </w:tcPr>
          <w:p w14:paraId="1A402FA9" w14:textId="77777777" w:rsidR="002C5DE3" w:rsidRPr="00BA78CD" w:rsidRDefault="002C5DE3" w:rsidP="00D71562">
            <w:pPr>
              <w:rPr>
                <w:b/>
              </w:rPr>
            </w:pPr>
            <w:r w:rsidRPr="00BA78CD">
              <w:rPr>
                <w:b/>
              </w:rPr>
              <w:t>STRUCTURAL MODEL</w:t>
            </w:r>
          </w:p>
        </w:tc>
        <w:tc>
          <w:tcPr>
            <w:tcW w:w="6588" w:type="dxa"/>
            <w:vAlign w:val="center"/>
          </w:tcPr>
          <w:p w14:paraId="2B712BEE" w14:textId="77777777" w:rsidR="002C5DE3" w:rsidRPr="00BA78CD" w:rsidRDefault="002C5DE3" w:rsidP="00D71562">
            <w:r w:rsidRPr="00BA78CD">
              <w:t>STRUCT-</w:t>
            </w:r>
          </w:p>
        </w:tc>
      </w:tr>
      <w:tr w:rsidR="002C5DE3" w:rsidRPr="00D71562" w14:paraId="69DDE6AF" w14:textId="77777777" w:rsidTr="004B3C2C">
        <w:trPr>
          <w:trHeight w:val="260"/>
        </w:trPr>
        <w:tc>
          <w:tcPr>
            <w:tcW w:w="2520" w:type="dxa"/>
            <w:vAlign w:val="center"/>
          </w:tcPr>
          <w:p w14:paraId="6A662F9C" w14:textId="77777777" w:rsidR="002C5DE3" w:rsidRPr="00BA78CD" w:rsidRDefault="002C5DE3" w:rsidP="00D71562">
            <w:pPr>
              <w:rPr>
                <w:b/>
              </w:rPr>
            </w:pPr>
            <w:r w:rsidRPr="00BA78CD">
              <w:rPr>
                <w:b/>
              </w:rPr>
              <w:t>ENERGY MODEL</w:t>
            </w:r>
          </w:p>
        </w:tc>
        <w:tc>
          <w:tcPr>
            <w:tcW w:w="6588" w:type="dxa"/>
            <w:vAlign w:val="center"/>
          </w:tcPr>
          <w:p w14:paraId="6D3D75D2" w14:textId="77777777" w:rsidR="002C5DE3" w:rsidRPr="00BA78CD" w:rsidRDefault="002C5DE3" w:rsidP="00D71562">
            <w:r w:rsidRPr="00BA78CD">
              <w:t>ENERGY-</w:t>
            </w:r>
          </w:p>
        </w:tc>
      </w:tr>
      <w:tr w:rsidR="002C5DE3" w:rsidRPr="00D71562" w14:paraId="2174E82C" w14:textId="77777777" w:rsidTr="004B3C2C">
        <w:trPr>
          <w:trHeight w:val="260"/>
        </w:trPr>
        <w:tc>
          <w:tcPr>
            <w:tcW w:w="2520" w:type="dxa"/>
            <w:vAlign w:val="center"/>
          </w:tcPr>
          <w:p w14:paraId="00E7A8E9" w14:textId="77777777" w:rsidR="002C5DE3" w:rsidRPr="00BA78CD" w:rsidRDefault="002C5DE3" w:rsidP="00D71562">
            <w:pPr>
              <w:rPr>
                <w:b/>
              </w:rPr>
            </w:pPr>
            <w:r w:rsidRPr="00BA78CD">
              <w:rPr>
                <w:b/>
              </w:rPr>
              <w:t>CONSTRUCTION MODEL</w:t>
            </w:r>
          </w:p>
        </w:tc>
        <w:tc>
          <w:tcPr>
            <w:tcW w:w="6588" w:type="dxa"/>
            <w:vAlign w:val="center"/>
          </w:tcPr>
          <w:p w14:paraId="5247A43F" w14:textId="77777777" w:rsidR="002C5DE3" w:rsidRPr="00BA78CD" w:rsidRDefault="002C5DE3" w:rsidP="00D71562">
            <w:r w:rsidRPr="00BA78CD">
              <w:t>CONST-</w:t>
            </w:r>
          </w:p>
        </w:tc>
      </w:tr>
      <w:tr w:rsidR="002C5DE3" w:rsidRPr="00D71562" w14:paraId="1E69A80E" w14:textId="77777777" w:rsidTr="004B3C2C">
        <w:trPr>
          <w:trHeight w:val="260"/>
        </w:trPr>
        <w:tc>
          <w:tcPr>
            <w:tcW w:w="2520" w:type="dxa"/>
            <w:vAlign w:val="center"/>
          </w:tcPr>
          <w:p w14:paraId="1CFB926A" w14:textId="77777777" w:rsidR="002C5DE3" w:rsidRPr="00BA78CD" w:rsidRDefault="00C93E49" w:rsidP="00D71562">
            <w:pPr>
              <w:rPr>
                <w:b/>
              </w:rPr>
            </w:pPr>
            <w:r w:rsidRPr="00BA78CD">
              <w:rPr>
                <w:b/>
              </w:rPr>
              <w:t>COORDINATION MODEL</w:t>
            </w:r>
          </w:p>
        </w:tc>
        <w:tc>
          <w:tcPr>
            <w:tcW w:w="6588" w:type="dxa"/>
            <w:vAlign w:val="center"/>
          </w:tcPr>
          <w:p w14:paraId="7A2CA959" w14:textId="77777777" w:rsidR="002C5DE3" w:rsidRPr="00BA78CD" w:rsidRDefault="00C93E49" w:rsidP="00D71562">
            <w:r w:rsidRPr="00BA78CD">
              <w:t>COORD-</w:t>
            </w:r>
          </w:p>
        </w:tc>
      </w:tr>
    </w:tbl>
    <w:p w14:paraId="5660EA24" w14:textId="77777777" w:rsidR="005066AB" w:rsidRPr="00D22B05" w:rsidRDefault="005066AB" w:rsidP="005066AB">
      <w:pPr>
        <w:rPr>
          <w:b/>
        </w:rPr>
      </w:pPr>
    </w:p>
    <w:p w14:paraId="5F0344BD" w14:textId="77777777" w:rsidR="004F21B5" w:rsidRPr="00522082" w:rsidRDefault="004F21B5" w:rsidP="00F24149">
      <w:pPr>
        <w:pStyle w:val="ListParagraph"/>
        <w:numPr>
          <w:ilvl w:val="0"/>
          <w:numId w:val="28"/>
        </w:numPr>
        <w:spacing w:line="276" w:lineRule="auto"/>
        <w:rPr>
          <w:b/>
          <w:smallCaps/>
        </w:rPr>
      </w:pPr>
      <w:r w:rsidRPr="00522082">
        <w:rPr>
          <w:b/>
          <w:smallCaps/>
        </w:rPr>
        <w:t>M</w:t>
      </w:r>
      <w:r w:rsidR="00522082" w:rsidRPr="00522082">
        <w:rPr>
          <w:b/>
          <w:smallCaps/>
        </w:rPr>
        <w:t>odel Structure:</w:t>
      </w:r>
    </w:p>
    <w:p w14:paraId="1B70E273" w14:textId="77777777" w:rsidR="004F21B5" w:rsidRPr="009A3022" w:rsidRDefault="00E51323" w:rsidP="0064547C">
      <w:pPr>
        <w:pStyle w:val="ExampleTEXT"/>
        <w:ind w:left="360"/>
      </w:pPr>
      <w:r>
        <w:t>Describe and diagram how the Model is separated, e.g., by building, by floors, by zone, by areas, and/or discipline</w:t>
      </w:r>
      <w:r w:rsidR="004F21B5" w:rsidRPr="00C56DE1">
        <w:t>.</w:t>
      </w:r>
      <w:r>
        <w:t xml:space="preserve"> </w:t>
      </w:r>
    </w:p>
    <w:p w14:paraId="54AC1CCF" w14:textId="77777777" w:rsidR="004F21B5" w:rsidRPr="00522082" w:rsidRDefault="004F21B5" w:rsidP="00F24149">
      <w:pPr>
        <w:pStyle w:val="ListParagraph"/>
        <w:numPr>
          <w:ilvl w:val="0"/>
          <w:numId w:val="28"/>
        </w:numPr>
        <w:spacing w:line="276" w:lineRule="auto"/>
        <w:rPr>
          <w:b/>
          <w:smallCaps/>
        </w:rPr>
      </w:pPr>
      <w:r w:rsidRPr="00522082">
        <w:rPr>
          <w:b/>
          <w:smallCaps/>
        </w:rPr>
        <w:t>M</w:t>
      </w:r>
      <w:r w:rsidR="00522082" w:rsidRPr="00522082">
        <w:rPr>
          <w:b/>
          <w:smallCaps/>
        </w:rPr>
        <w:t>easurement and Coordinate Systems:</w:t>
      </w:r>
    </w:p>
    <w:p w14:paraId="69DA1287" w14:textId="77777777" w:rsidR="004F21B5" w:rsidRDefault="004F21B5" w:rsidP="0064547C">
      <w:pPr>
        <w:pStyle w:val="ExampleTEXT"/>
        <w:ind w:left="360"/>
      </w:pPr>
      <w:r>
        <w:t>Describe the measurement system (Imperial or Metric) and coordinate system (geo-referenced) used.</w:t>
      </w:r>
    </w:p>
    <w:p w14:paraId="6E05C35F" w14:textId="77777777" w:rsidR="006B13AF" w:rsidRDefault="006B13AF" w:rsidP="00F24149">
      <w:pPr>
        <w:pStyle w:val="ListParagraph"/>
        <w:numPr>
          <w:ilvl w:val="0"/>
          <w:numId w:val="26"/>
        </w:numPr>
        <w:rPr>
          <w:rFonts w:ascii="Arial (W1)" w:hAnsi="Arial (W1)"/>
          <w:b/>
          <w:smallCaps/>
        </w:rPr>
      </w:pPr>
      <w:r>
        <w:rPr>
          <w:rFonts w:ascii="Arial (W1)" w:hAnsi="Arial (W1)"/>
          <w:b/>
          <w:smallCaps/>
        </w:rPr>
        <w:t>BIM and CAD Standards:</w:t>
      </w:r>
    </w:p>
    <w:p w14:paraId="6E24F6CA" w14:textId="77777777" w:rsidR="00F24149" w:rsidRDefault="00F24149" w:rsidP="00D94702">
      <w:pPr>
        <w:pStyle w:val="ExampleTEXT"/>
        <w:ind w:left="360"/>
      </w:pPr>
      <w:r w:rsidRPr="009E14AC">
        <w:t xml:space="preserve">Identify </w:t>
      </w:r>
      <w:r>
        <w:t xml:space="preserve">items such as the </w:t>
      </w:r>
      <w:r w:rsidRPr="009E14AC">
        <w:t>BIM and CAD standards</w:t>
      </w:r>
      <w:r>
        <w:t>,</w:t>
      </w:r>
      <w:r w:rsidRPr="009E14AC">
        <w:t xml:space="preserve"> </w:t>
      </w:r>
      <w:r>
        <w:t>content reference information, and the</w:t>
      </w:r>
      <w:r w:rsidRPr="009E14AC">
        <w:t xml:space="preserve"> version of IFC</w:t>
      </w:r>
      <w:r>
        <w:t>, etc.</w:t>
      </w:r>
    </w:p>
    <w:tbl>
      <w:tblPr>
        <w:tblW w:w="9090" w:type="dxa"/>
        <w:tblInd w:w="3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9" w:type="dxa"/>
          <w:left w:w="29" w:type="dxa"/>
          <w:bottom w:w="29" w:type="dxa"/>
          <w:right w:w="29" w:type="dxa"/>
        </w:tblCellMar>
        <w:tblLook w:val="04A0" w:firstRow="1" w:lastRow="0" w:firstColumn="1" w:lastColumn="0" w:noHBand="0" w:noVBand="1"/>
      </w:tblPr>
      <w:tblGrid>
        <w:gridCol w:w="2202"/>
        <w:gridCol w:w="1889"/>
        <w:gridCol w:w="2541"/>
        <w:gridCol w:w="2458"/>
      </w:tblGrid>
      <w:tr w:rsidR="00F24149" w:rsidRPr="00D71562" w14:paraId="4D47DF1C" w14:textId="77777777" w:rsidTr="001C048F">
        <w:trPr>
          <w:trHeight w:val="473"/>
        </w:trPr>
        <w:tc>
          <w:tcPr>
            <w:tcW w:w="2202" w:type="dxa"/>
            <w:shd w:val="clear" w:color="auto" w:fill="262626"/>
            <w:vAlign w:val="center"/>
          </w:tcPr>
          <w:p w14:paraId="1B1C9726" w14:textId="77777777" w:rsidR="00F24149" w:rsidRPr="00D71562" w:rsidRDefault="006B13AF" w:rsidP="001C048F">
            <w:pPr>
              <w:jc w:val="center"/>
              <w:rPr>
                <w:b/>
                <w:color w:val="FFFFFF"/>
                <w:sz w:val="16"/>
              </w:rPr>
            </w:pPr>
            <w:r>
              <w:rPr>
                <w:b/>
                <w:color w:val="FFFFFF"/>
                <w:sz w:val="16"/>
              </w:rPr>
              <w:t>STANDARD</w:t>
            </w:r>
          </w:p>
        </w:tc>
        <w:tc>
          <w:tcPr>
            <w:tcW w:w="1889" w:type="dxa"/>
            <w:shd w:val="clear" w:color="auto" w:fill="262626"/>
            <w:vAlign w:val="center"/>
          </w:tcPr>
          <w:p w14:paraId="32DF58B5" w14:textId="77777777" w:rsidR="00F24149" w:rsidRPr="00D71562" w:rsidRDefault="006B13AF" w:rsidP="001C048F">
            <w:pPr>
              <w:jc w:val="center"/>
              <w:rPr>
                <w:b/>
                <w:color w:val="FFFFFF"/>
                <w:sz w:val="16"/>
              </w:rPr>
            </w:pPr>
            <w:r>
              <w:rPr>
                <w:b/>
                <w:color w:val="FFFFFF"/>
                <w:sz w:val="16"/>
              </w:rPr>
              <w:t>VERSION</w:t>
            </w:r>
          </w:p>
        </w:tc>
        <w:tc>
          <w:tcPr>
            <w:tcW w:w="2541" w:type="dxa"/>
            <w:shd w:val="clear" w:color="auto" w:fill="262626"/>
            <w:vAlign w:val="center"/>
          </w:tcPr>
          <w:p w14:paraId="3D5AF1AB" w14:textId="77777777" w:rsidR="00F24149" w:rsidRPr="00D71562" w:rsidRDefault="006B13AF" w:rsidP="006B13AF">
            <w:pPr>
              <w:jc w:val="center"/>
              <w:rPr>
                <w:b/>
                <w:color w:val="FFFFFF"/>
                <w:sz w:val="16"/>
              </w:rPr>
            </w:pPr>
            <w:r>
              <w:rPr>
                <w:b/>
                <w:color w:val="FFFFFF"/>
                <w:sz w:val="16"/>
              </w:rPr>
              <w:t>BIM USES APLICABLE</w:t>
            </w:r>
          </w:p>
        </w:tc>
        <w:tc>
          <w:tcPr>
            <w:tcW w:w="2458" w:type="dxa"/>
            <w:shd w:val="clear" w:color="auto" w:fill="262626"/>
            <w:vAlign w:val="center"/>
          </w:tcPr>
          <w:p w14:paraId="64F605C2" w14:textId="77777777" w:rsidR="00F24149" w:rsidRPr="00D71562" w:rsidRDefault="006B13AF" w:rsidP="001C048F">
            <w:pPr>
              <w:jc w:val="center"/>
              <w:rPr>
                <w:b/>
                <w:color w:val="FFFFFF"/>
                <w:sz w:val="16"/>
              </w:rPr>
            </w:pPr>
            <w:r>
              <w:rPr>
                <w:b/>
                <w:color w:val="FFFFFF"/>
                <w:sz w:val="16"/>
              </w:rPr>
              <w:t>ORGANIZATION</w:t>
            </w:r>
            <w:r w:rsidR="001F7927">
              <w:rPr>
                <w:b/>
                <w:color w:val="FFFFFF"/>
                <w:sz w:val="16"/>
              </w:rPr>
              <w:t>S</w:t>
            </w:r>
            <w:r>
              <w:rPr>
                <w:b/>
                <w:color w:val="FFFFFF"/>
                <w:sz w:val="16"/>
              </w:rPr>
              <w:t xml:space="preserve"> APLICABLE</w:t>
            </w:r>
          </w:p>
        </w:tc>
      </w:tr>
      <w:tr w:rsidR="00F24149" w:rsidRPr="00D71562" w14:paraId="620393CC" w14:textId="77777777" w:rsidTr="001C048F">
        <w:trPr>
          <w:trHeight w:val="485"/>
        </w:trPr>
        <w:tc>
          <w:tcPr>
            <w:tcW w:w="2202" w:type="dxa"/>
            <w:shd w:val="clear" w:color="auto" w:fill="FFFFFF"/>
            <w:vAlign w:val="center"/>
          </w:tcPr>
          <w:p w14:paraId="594703C5" w14:textId="77777777" w:rsidR="00F24149" w:rsidRPr="00D71562" w:rsidRDefault="006B13AF" w:rsidP="001C048F">
            <w:pPr>
              <w:jc w:val="center"/>
              <w:rPr>
                <w:color w:val="808080"/>
                <w:sz w:val="16"/>
              </w:rPr>
            </w:pPr>
            <w:r>
              <w:rPr>
                <w:color w:val="808080"/>
                <w:sz w:val="16"/>
              </w:rPr>
              <w:t>CAD STANDARD</w:t>
            </w:r>
          </w:p>
        </w:tc>
        <w:tc>
          <w:tcPr>
            <w:tcW w:w="1889" w:type="dxa"/>
            <w:shd w:val="clear" w:color="auto" w:fill="FFFFFF"/>
            <w:vAlign w:val="center"/>
          </w:tcPr>
          <w:p w14:paraId="14688B2A" w14:textId="77777777" w:rsidR="00F24149" w:rsidRPr="00D71562" w:rsidRDefault="00F24149" w:rsidP="001C048F">
            <w:pPr>
              <w:jc w:val="center"/>
              <w:rPr>
                <w:color w:val="808080"/>
                <w:sz w:val="16"/>
              </w:rPr>
            </w:pPr>
          </w:p>
        </w:tc>
        <w:tc>
          <w:tcPr>
            <w:tcW w:w="2541" w:type="dxa"/>
            <w:shd w:val="clear" w:color="auto" w:fill="FFFFFF"/>
            <w:vAlign w:val="center"/>
          </w:tcPr>
          <w:p w14:paraId="09AF81A2" w14:textId="77777777" w:rsidR="00F24149" w:rsidRPr="00D71562" w:rsidRDefault="006B13AF" w:rsidP="001C048F">
            <w:pPr>
              <w:jc w:val="center"/>
              <w:rPr>
                <w:color w:val="808080"/>
                <w:sz w:val="16"/>
              </w:rPr>
            </w:pPr>
            <w:r>
              <w:rPr>
                <w:color w:val="808080"/>
                <w:sz w:val="16"/>
              </w:rPr>
              <w:t>DESIGN AUTHORING</w:t>
            </w:r>
          </w:p>
        </w:tc>
        <w:tc>
          <w:tcPr>
            <w:tcW w:w="2458" w:type="dxa"/>
            <w:shd w:val="clear" w:color="auto" w:fill="FFFFFF"/>
            <w:vAlign w:val="center"/>
          </w:tcPr>
          <w:p w14:paraId="2D0CE03F" w14:textId="77777777" w:rsidR="00F24149" w:rsidRPr="00D71562" w:rsidRDefault="006B13AF" w:rsidP="001C048F">
            <w:pPr>
              <w:jc w:val="center"/>
              <w:rPr>
                <w:color w:val="808080"/>
                <w:sz w:val="16"/>
              </w:rPr>
            </w:pPr>
            <w:r>
              <w:rPr>
                <w:color w:val="808080"/>
                <w:sz w:val="16"/>
              </w:rPr>
              <w:t>ARCHITECT</w:t>
            </w:r>
          </w:p>
        </w:tc>
      </w:tr>
      <w:tr w:rsidR="00F24149" w:rsidRPr="00D71562" w14:paraId="0651A1D5" w14:textId="77777777" w:rsidTr="001C048F">
        <w:trPr>
          <w:trHeight w:val="440"/>
        </w:trPr>
        <w:tc>
          <w:tcPr>
            <w:tcW w:w="2202" w:type="dxa"/>
            <w:shd w:val="clear" w:color="auto" w:fill="FFFFFF"/>
            <w:vAlign w:val="center"/>
          </w:tcPr>
          <w:p w14:paraId="3E49DAD1" w14:textId="77777777" w:rsidR="00F24149" w:rsidRPr="00D71562" w:rsidRDefault="006B13AF" w:rsidP="001C048F">
            <w:pPr>
              <w:jc w:val="center"/>
              <w:rPr>
                <w:color w:val="808080"/>
                <w:sz w:val="16"/>
              </w:rPr>
            </w:pPr>
            <w:r>
              <w:rPr>
                <w:color w:val="808080"/>
                <w:sz w:val="16"/>
              </w:rPr>
              <w:t>IFC</w:t>
            </w:r>
          </w:p>
        </w:tc>
        <w:tc>
          <w:tcPr>
            <w:tcW w:w="1889" w:type="dxa"/>
            <w:shd w:val="clear" w:color="auto" w:fill="FFFFFF"/>
            <w:vAlign w:val="center"/>
          </w:tcPr>
          <w:p w14:paraId="325C585F" w14:textId="77777777" w:rsidR="00F24149" w:rsidRPr="00D71562" w:rsidRDefault="006B13AF" w:rsidP="001C048F">
            <w:pPr>
              <w:jc w:val="center"/>
              <w:rPr>
                <w:color w:val="808080"/>
                <w:sz w:val="16"/>
              </w:rPr>
            </w:pPr>
            <w:r w:rsidRPr="006B13AF">
              <w:rPr>
                <w:color w:val="808080"/>
                <w:sz w:val="16"/>
              </w:rPr>
              <w:t>VERSION/MVD(s)</w:t>
            </w:r>
          </w:p>
        </w:tc>
        <w:tc>
          <w:tcPr>
            <w:tcW w:w="2541" w:type="dxa"/>
            <w:shd w:val="clear" w:color="auto" w:fill="FFFFFF"/>
            <w:vAlign w:val="center"/>
          </w:tcPr>
          <w:p w14:paraId="1BB70330" w14:textId="77777777" w:rsidR="00F24149" w:rsidRPr="00D71562" w:rsidRDefault="006B13AF" w:rsidP="001C048F">
            <w:pPr>
              <w:jc w:val="center"/>
              <w:rPr>
                <w:color w:val="808080"/>
                <w:sz w:val="16"/>
              </w:rPr>
            </w:pPr>
            <w:r>
              <w:rPr>
                <w:color w:val="808080"/>
                <w:sz w:val="16"/>
              </w:rPr>
              <w:t>RECORD MODELING</w:t>
            </w:r>
          </w:p>
        </w:tc>
        <w:tc>
          <w:tcPr>
            <w:tcW w:w="2458" w:type="dxa"/>
            <w:shd w:val="clear" w:color="auto" w:fill="FFFFFF"/>
            <w:vAlign w:val="center"/>
          </w:tcPr>
          <w:p w14:paraId="570217A3" w14:textId="77777777" w:rsidR="00F24149" w:rsidRPr="00D71562" w:rsidRDefault="006B13AF" w:rsidP="001C048F">
            <w:pPr>
              <w:jc w:val="center"/>
              <w:rPr>
                <w:color w:val="808080"/>
                <w:sz w:val="16"/>
              </w:rPr>
            </w:pPr>
            <w:r>
              <w:rPr>
                <w:color w:val="808080"/>
                <w:sz w:val="16"/>
              </w:rPr>
              <w:t>CONSTRUTION MANAGER</w:t>
            </w:r>
          </w:p>
        </w:tc>
      </w:tr>
      <w:tr w:rsidR="00F24149" w:rsidRPr="00D71562" w14:paraId="04455B32" w14:textId="77777777" w:rsidTr="001C048F">
        <w:trPr>
          <w:trHeight w:val="288"/>
        </w:trPr>
        <w:tc>
          <w:tcPr>
            <w:tcW w:w="2202" w:type="dxa"/>
            <w:shd w:val="clear" w:color="auto" w:fill="FFFFFF"/>
            <w:vAlign w:val="center"/>
          </w:tcPr>
          <w:p w14:paraId="04BA2526" w14:textId="77777777" w:rsidR="00F24149" w:rsidRPr="00D71562" w:rsidRDefault="00F24149" w:rsidP="001C048F">
            <w:pPr>
              <w:jc w:val="center"/>
              <w:rPr>
                <w:color w:val="1F497D"/>
                <w:sz w:val="16"/>
              </w:rPr>
            </w:pPr>
          </w:p>
        </w:tc>
        <w:tc>
          <w:tcPr>
            <w:tcW w:w="1889" w:type="dxa"/>
            <w:shd w:val="clear" w:color="auto" w:fill="FFFFFF"/>
            <w:vAlign w:val="center"/>
          </w:tcPr>
          <w:p w14:paraId="742FE231" w14:textId="77777777" w:rsidR="00F24149" w:rsidRPr="00D71562" w:rsidRDefault="00F24149" w:rsidP="001C048F">
            <w:pPr>
              <w:jc w:val="center"/>
              <w:rPr>
                <w:color w:val="1F497D"/>
                <w:sz w:val="16"/>
              </w:rPr>
            </w:pPr>
          </w:p>
        </w:tc>
        <w:tc>
          <w:tcPr>
            <w:tcW w:w="2541" w:type="dxa"/>
            <w:shd w:val="clear" w:color="auto" w:fill="FFFFFF"/>
            <w:vAlign w:val="center"/>
          </w:tcPr>
          <w:p w14:paraId="6C056543" w14:textId="77777777" w:rsidR="00F24149" w:rsidRPr="00D71562" w:rsidRDefault="00F24149" w:rsidP="001C048F">
            <w:pPr>
              <w:jc w:val="center"/>
              <w:rPr>
                <w:color w:val="1F497D"/>
                <w:sz w:val="16"/>
              </w:rPr>
            </w:pPr>
          </w:p>
        </w:tc>
        <w:tc>
          <w:tcPr>
            <w:tcW w:w="2458" w:type="dxa"/>
            <w:shd w:val="clear" w:color="auto" w:fill="FFFFFF"/>
            <w:vAlign w:val="center"/>
          </w:tcPr>
          <w:p w14:paraId="260AB819" w14:textId="77777777" w:rsidR="00F24149" w:rsidRPr="00D71562" w:rsidRDefault="00F24149" w:rsidP="001C048F">
            <w:pPr>
              <w:jc w:val="center"/>
              <w:rPr>
                <w:color w:val="1F497D"/>
                <w:sz w:val="16"/>
              </w:rPr>
            </w:pPr>
          </w:p>
        </w:tc>
      </w:tr>
    </w:tbl>
    <w:p w14:paraId="73C844E8" w14:textId="77777777" w:rsidR="00F24149" w:rsidRPr="009A3022" w:rsidRDefault="00F24149" w:rsidP="0064547C">
      <w:pPr>
        <w:pStyle w:val="ExampleTEXT"/>
        <w:rPr>
          <w:highlight w:val="yellow"/>
        </w:rPr>
      </w:pPr>
    </w:p>
    <w:bookmarkEnd w:id="23"/>
    <w:p w14:paraId="65087DE0" w14:textId="77777777" w:rsidR="00EC263C" w:rsidRDefault="00EC263C" w:rsidP="0064547C">
      <w:pPr>
        <w:pStyle w:val="ExampleTEXT"/>
      </w:pPr>
    </w:p>
    <w:p w14:paraId="11D1F57C" w14:textId="77777777" w:rsidR="00EF458D" w:rsidRDefault="00EF458D" w:rsidP="0064547C">
      <w:pPr>
        <w:pStyle w:val="ExampleTEXT"/>
      </w:pPr>
    </w:p>
    <w:p w14:paraId="3EC35A3B" w14:textId="77777777" w:rsidR="00EF458D" w:rsidRDefault="00EF458D" w:rsidP="0064547C">
      <w:pPr>
        <w:pStyle w:val="ExampleTEXT"/>
      </w:pPr>
    </w:p>
    <w:p w14:paraId="67696E83" w14:textId="77777777" w:rsidR="00EF458D" w:rsidRDefault="00EF458D" w:rsidP="0064547C">
      <w:pPr>
        <w:pStyle w:val="ExampleTEXT"/>
      </w:pPr>
    </w:p>
    <w:p w14:paraId="52C172B4" w14:textId="77777777" w:rsidR="00EF458D" w:rsidRDefault="00EF458D" w:rsidP="0064547C">
      <w:pPr>
        <w:pStyle w:val="ExampleTEXT"/>
      </w:pPr>
    </w:p>
    <w:p w14:paraId="625A386F" w14:textId="77777777" w:rsidR="00EF458D" w:rsidRDefault="00EF458D" w:rsidP="0064547C">
      <w:pPr>
        <w:pStyle w:val="ExampleTEXT"/>
      </w:pPr>
    </w:p>
    <w:p w14:paraId="3A33DA62" w14:textId="77777777" w:rsidR="00EF458D" w:rsidRDefault="00EF458D" w:rsidP="0064547C">
      <w:pPr>
        <w:pStyle w:val="ExampleTEXT"/>
      </w:pPr>
    </w:p>
    <w:p w14:paraId="724DB631" w14:textId="77777777" w:rsidR="00EF458D" w:rsidRDefault="00EF458D" w:rsidP="0064547C">
      <w:pPr>
        <w:pStyle w:val="ExampleTEXT"/>
      </w:pPr>
    </w:p>
    <w:p w14:paraId="2A5378C7" w14:textId="77777777" w:rsidR="00EF458D" w:rsidRDefault="00EF458D" w:rsidP="0064547C">
      <w:pPr>
        <w:pStyle w:val="ExampleTEXT"/>
      </w:pPr>
    </w:p>
    <w:p w14:paraId="5F4D3140" w14:textId="77777777" w:rsidR="00EF458D" w:rsidRDefault="00EF458D" w:rsidP="0064547C">
      <w:pPr>
        <w:pStyle w:val="ExampleTEXT"/>
      </w:pPr>
    </w:p>
    <w:p w14:paraId="2F673E9D" w14:textId="77777777" w:rsidR="00EF458D" w:rsidRDefault="00EF458D" w:rsidP="0064547C">
      <w:pPr>
        <w:pStyle w:val="ExampleTEXT"/>
      </w:pPr>
    </w:p>
    <w:p w14:paraId="26D9E920" w14:textId="77777777" w:rsidR="00EF458D" w:rsidRDefault="00EF458D" w:rsidP="0064547C">
      <w:pPr>
        <w:pStyle w:val="ExampleTEXT"/>
      </w:pPr>
    </w:p>
    <w:p w14:paraId="10D12D2C" w14:textId="77777777" w:rsidR="00EF458D" w:rsidRDefault="00EF458D" w:rsidP="0064547C">
      <w:pPr>
        <w:pStyle w:val="ExampleTEXT"/>
      </w:pPr>
    </w:p>
    <w:p w14:paraId="43BE9B78" w14:textId="77777777" w:rsidR="00EF458D" w:rsidRDefault="00EF458D" w:rsidP="00EC263C">
      <w:pPr>
        <w:pStyle w:val="Style1"/>
        <w:rPr>
          <w:color w:val="1F497D"/>
        </w:rPr>
        <w:sectPr w:rsidR="00EF458D" w:rsidSect="00B424A6">
          <w:pgSz w:w="12240" w:h="15840"/>
          <w:pgMar w:top="1440" w:right="1440" w:bottom="1440" w:left="1440" w:header="720" w:footer="720" w:gutter="0"/>
          <w:cols w:space="720"/>
          <w:docGrid w:linePitch="360"/>
        </w:sectPr>
      </w:pPr>
    </w:p>
    <w:p w14:paraId="025F2410" w14:textId="77777777" w:rsidR="00CE2246" w:rsidRDefault="00CE2246" w:rsidP="00EC263C">
      <w:pPr>
        <w:pStyle w:val="Style1"/>
      </w:pPr>
      <w:bookmarkStart w:id="25" w:name="_Toc252490632"/>
      <w:bookmarkStart w:id="26" w:name="_Toc254593283"/>
      <w:r w:rsidRPr="0014471A">
        <w:lastRenderedPageBreak/>
        <w:t>S</w:t>
      </w:r>
      <w:r w:rsidR="00E5468A">
        <w:t>ection M</w:t>
      </w:r>
      <w:r w:rsidR="00BA78CD">
        <w:t>: Project Deliverables</w:t>
      </w:r>
      <w:bookmarkEnd w:id="25"/>
      <w:bookmarkEnd w:id="26"/>
    </w:p>
    <w:p w14:paraId="16F728A5" w14:textId="77777777" w:rsidR="00CE2246" w:rsidRPr="00F70DF7" w:rsidRDefault="00CE2246" w:rsidP="0064547C">
      <w:pPr>
        <w:pStyle w:val="ExampleTEXT"/>
      </w:pPr>
      <w:r>
        <w:t xml:space="preserve">In this section, list the BIM deliverables for the project and the format in which the information will be delivered. </w:t>
      </w:r>
    </w:p>
    <w:tbl>
      <w:tblPr>
        <w:tblpPr w:leftFromText="180" w:rightFromText="180" w:vertAnchor="text" w:horzAnchor="margin" w:tblpX="65" w:tblpY="102"/>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9" w:type="dxa"/>
          <w:left w:w="29" w:type="dxa"/>
          <w:bottom w:w="29" w:type="dxa"/>
          <w:right w:w="29" w:type="dxa"/>
        </w:tblCellMar>
        <w:tblLook w:val="04A0" w:firstRow="1" w:lastRow="0" w:firstColumn="1" w:lastColumn="0" w:noHBand="0" w:noVBand="1"/>
      </w:tblPr>
      <w:tblGrid>
        <w:gridCol w:w="2999"/>
        <w:gridCol w:w="1080"/>
        <w:gridCol w:w="1243"/>
        <w:gridCol w:w="1137"/>
        <w:gridCol w:w="2901"/>
      </w:tblGrid>
      <w:tr w:rsidR="00642777" w:rsidRPr="00081703" w14:paraId="6210512D" w14:textId="77777777" w:rsidTr="004B3C2C">
        <w:trPr>
          <w:trHeight w:val="414"/>
        </w:trPr>
        <w:tc>
          <w:tcPr>
            <w:tcW w:w="2999" w:type="dxa"/>
            <w:shd w:val="clear" w:color="auto" w:fill="262626"/>
            <w:vAlign w:val="center"/>
          </w:tcPr>
          <w:p w14:paraId="22DF0994" w14:textId="77777777" w:rsidR="00642777" w:rsidRPr="000E1303" w:rsidRDefault="00642777" w:rsidP="00BA78CD">
            <w:pPr>
              <w:pStyle w:val="ListParagraph"/>
              <w:ind w:left="0"/>
              <w:jc w:val="center"/>
              <w:rPr>
                <w:rFonts w:cs="Arial"/>
                <w:b/>
                <w:caps/>
                <w:color w:val="FFFFFF"/>
                <w:sz w:val="16"/>
              </w:rPr>
            </w:pPr>
            <w:r w:rsidRPr="000E1303">
              <w:rPr>
                <w:rFonts w:cs="Arial"/>
                <w:b/>
                <w:caps/>
                <w:color w:val="FFFFFF"/>
                <w:sz w:val="16"/>
              </w:rPr>
              <w:t>BIM SUBMITTAL ITEM</w:t>
            </w:r>
          </w:p>
        </w:tc>
        <w:tc>
          <w:tcPr>
            <w:tcW w:w="1080" w:type="dxa"/>
            <w:shd w:val="clear" w:color="auto" w:fill="262626"/>
            <w:vAlign w:val="center"/>
          </w:tcPr>
          <w:p w14:paraId="617F2FC1" w14:textId="77777777" w:rsidR="00642777" w:rsidRPr="000E1303" w:rsidRDefault="00E51323" w:rsidP="00BA78CD">
            <w:pPr>
              <w:pStyle w:val="ListParagraph"/>
              <w:ind w:left="0"/>
              <w:jc w:val="center"/>
              <w:rPr>
                <w:rFonts w:cs="Arial"/>
                <w:b/>
                <w:caps/>
                <w:color w:val="FFFFFF"/>
                <w:sz w:val="16"/>
              </w:rPr>
            </w:pPr>
            <w:r>
              <w:rPr>
                <w:rFonts w:cs="Arial"/>
                <w:b/>
                <w:caps/>
                <w:color w:val="FFFFFF"/>
                <w:sz w:val="16"/>
              </w:rPr>
              <w:t>STAGE</w:t>
            </w:r>
          </w:p>
        </w:tc>
        <w:tc>
          <w:tcPr>
            <w:tcW w:w="1243" w:type="dxa"/>
            <w:shd w:val="clear" w:color="auto" w:fill="262626"/>
            <w:vAlign w:val="center"/>
          </w:tcPr>
          <w:p w14:paraId="6757F9C5" w14:textId="77777777" w:rsidR="00642777" w:rsidRPr="000E1303" w:rsidRDefault="00081703" w:rsidP="00642777">
            <w:pPr>
              <w:pStyle w:val="ListParagraph"/>
              <w:ind w:left="0"/>
              <w:jc w:val="center"/>
              <w:rPr>
                <w:rFonts w:cs="Arial"/>
                <w:b/>
                <w:caps/>
                <w:color w:val="FFFFFF"/>
                <w:sz w:val="16"/>
              </w:rPr>
            </w:pPr>
            <w:r w:rsidRPr="000E1303">
              <w:rPr>
                <w:rFonts w:cs="Arial"/>
                <w:b/>
                <w:caps/>
                <w:color w:val="FFFFFF"/>
                <w:sz w:val="16"/>
              </w:rPr>
              <w:t>Approximate Due Date</w:t>
            </w:r>
          </w:p>
        </w:tc>
        <w:tc>
          <w:tcPr>
            <w:tcW w:w="1137" w:type="dxa"/>
            <w:shd w:val="clear" w:color="auto" w:fill="262626"/>
            <w:vAlign w:val="center"/>
          </w:tcPr>
          <w:p w14:paraId="3515E1AB" w14:textId="77777777" w:rsidR="00642777" w:rsidRPr="000E1303" w:rsidRDefault="00642777" w:rsidP="00BA78CD">
            <w:pPr>
              <w:pStyle w:val="ListParagraph"/>
              <w:ind w:left="0"/>
              <w:jc w:val="center"/>
              <w:rPr>
                <w:rFonts w:cs="Arial"/>
                <w:b/>
                <w:caps/>
                <w:color w:val="FFFFFF"/>
                <w:sz w:val="16"/>
              </w:rPr>
            </w:pPr>
            <w:r w:rsidRPr="000E1303">
              <w:rPr>
                <w:rFonts w:cs="Arial"/>
                <w:b/>
                <w:caps/>
                <w:color w:val="FFFFFF"/>
                <w:sz w:val="16"/>
              </w:rPr>
              <w:t>FORMAT</w:t>
            </w:r>
          </w:p>
        </w:tc>
        <w:tc>
          <w:tcPr>
            <w:tcW w:w="2901" w:type="dxa"/>
            <w:shd w:val="clear" w:color="auto" w:fill="262626"/>
            <w:vAlign w:val="center"/>
          </w:tcPr>
          <w:p w14:paraId="237F3491" w14:textId="77777777" w:rsidR="00642777" w:rsidRPr="000E1303" w:rsidRDefault="00642777" w:rsidP="00BA78CD">
            <w:pPr>
              <w:pStyle w:val="ListParagraph"/>
              <w:ind w:left="0"/>
              <w:jc w:val="center"/>
              <w:rPr>
                <w:rFonts w:cs="Arial"/>
                <w:b/>
                <w:caps/>
                <w:color w:val="FFFFFF"/>
                <w:sz w:val="16"/>
              </w:rPr>
            </w:pPr>
            <w:r w:rsidRPr="000E1303">
              <w:rPr>
                <w:rFonts w:cs="Arial"/>
                <w:b/>
                <w:caps/>
                <w:color w:val="FFFFFF"/>
                <w:sz w:val="16"/>
              </w:rPr>
              <w:t>NOTES</w:t>
            </w:r>
          </w:p>
        </w:tc>
      </w:tr>
      <w:tr w:rsidR="00642777" w:rsidRPr="00D9311F" w14:paraId="045FFC20" w14:textId="77777777" w:rsidTr="00081703">
        <w:trPr>
          <w:trHeight w:val="288"/>
        </w:trPr>
        <w:tc>
          <w:tcPr>
            <w:tcW w:w="2999" w:type="dxa"/>
            <w:shd w:val="clear" w:color="auto" w:fill="FFFFFF"/>
            <w:vAlign w:val="center"/>
          </w:tcPr>
          <w:p w14:paraId="27071586" w14:textId="77777777" w:rsidR="00642777" w:rsidRPr="00610491" w:rsidRDefault="00642777" w:rsidP="0064547C">
            <w:pPr>
              <w:pStyle w:val="INSTRUCTIONTEXT"/>
            </w:pPr>
          </w:p>
        </w:tc>
        <w:tc>
          <w:tcPr>
            <w:tcW w:w="1080" w:type="dxa"/>
            <w:shd w:val="clear" w:color="auto" w:fill="FFFFFF"/>
            <w:vAlign w:val="center"/>
          </w:tcPr>
          <w:p w14:paraId="55D177EA" w14:textId="77777777" w:rsidR="00E51323" w:rsidRPr="00610491" w:rsidRDefault="00E51323" w:rsidP="0064547C">
            <w:pPr>
              <w:pStyle w:val="ExampleTEXT"/>
            </w:pPr>
            <w:r>
              <w:t>Design Development</w:t>
            </w:r>
          </w:p>
        </w:tc>
        <w:tc>
          <w:tcPr>
            <w:tcW w:w="1243" w:type="dxa"/>
            <w:shd w:val="clear" w:color="auto" w:fill="FFFFFF"/>
            <w:vAlign w:val="center"/>
          </w:tcPr>
          <w:p w14:paraId="5FF23BB9" w14:textId="77777777" w:rsidR="00642777" w:rsidRPr="00610491" w:rsidRDefault="00642777" w:rsidP="0064547C">
            <w:pPr>
              <w:pStyle w:val="ExampleTEXT"/>
            </w:pPr>
          </w:p>
        </w:tc>
        <w:tc>
          <w:tcPr>
            <w:tcW w:w="1137" w:type="dxa"/>
            <w:shd w:val="clear" w:color="auto" w:fill="FFFFFF"/>
            <w:vAlign w:val="center"/>
          </w:tcPr>
          <w:p w14:paraId="6AEA21BD" w14:textId="77777777" w:rsidR="00642777" w:rsidRPr="00610491" w:rsidRDefault="00642777" w:rsidP="0064547C">
            <w:pPr>
              <w:pStyle w:val="ExampleTEXT"/>
            </w:pPr>
          </w:p>
        </w:tc>
        <w:tc>
          <w:tcPr>
            <w:tcW w:w="2901" w:type="dxa"/>
            <w:shd w:val="clear" w:color="auto" w:fill="FFFFFF"/>
            <w:vAlign w:val="center"/>
          </w:tcPr>
          <w:p w14:paraId="331D4154" w14:textId="77777777" w:rsidR="00642777" w:rsidRPr="00610491" w:rsidRDefault="00642777" w:rsidP="0064547C">
            <w:pPr>
              <w:pStyle w:val="ExampleTEXT"/>
            </w:pPr>
          </w:p>
        </w:tc>
      </w:tr>
      <w:tr w:rsidR="00642777" w:rsidRPr="00D9311F" w14:paraId="30FBD5ED" w14:textId="77777777" w:rsidTr="00081703">
        <w:trPr>
          <w:trHeight w:val="288"/>
        </w:trPr>
        <w:tc>
          <w:tcPr>
            <w:tcW w:w="2999" w:type="dxa"/>
            <w:shd w:val="clear" w:color="auto" w:fill="FFFFFF"/>
            <w:vAlign w:val="center"/>
          </w:tcPr>
          <w:p w14:paraId="71580B79" w14:textId="77777777" w:rsidR="00642777" w:rsidRPr="00610491" w:rsidRDefault="00642777" w:rsidP="0064547C">
            <w:pPr>
              <w:pStyle w:val="INSTRUCTIONTEXT"/>
            </w:pPr>
          </w:p>
        </w:tc>
        <w:tc>
          <w:tcPr>
            <w:tcW w:w="1080" w:type="dxa"/>
            <w:shd w:val="clear" w:color="auto" w:fill="FFFFFF"/>
            <w:vAlign w:val="center"/>
          </w:tcPr>
          <w:p w14:paraId="59BD1578" w14:textId="77777777" w:rsidR="00642777" w:rsidRDefault="00E51323" w:rsidP="0064547C">
            <w:pPr>
              <w:pStyle w:val="ExampleTEXT"/>
            </w:pPr>
            <w:r>
              <w:t>Construction</w:t>
            </w:r>
          </w:p>
          <w:p w14:paraId="45ED87D1" w14:textId="77777777" w:rsidR="00E51323" w:rsidRPr="00610491" w:rsidRDefault="00E51323" w:rsidP="0064547C">
            <w:pPr>
              <w:pStyle w:val="ExampleTEXT"/>
            </w:pPr>
            <w:r>
              <w:t>Documents</w:t>
            </w:r>
          </w:p>
        </w:tc>
        <w:tc>
          <w:tcPr>
            <w:tcW w:w="1243" w:type="dxa"/>
            <w:shd w:val="clear" w:color="auto" w:fill="FFFFFF"/>
            <w:vAlign w:val="center"/>
          </w:tcPr>
          <w:p w14:paraId="448033FE" w14:textId="77777777" w:rsidR="00642777" w:rsidRPr="00610491" w:rsidRDefault="00642777" w:rsidP="0064547C">
            <w:pPr>
              <w:pStyle w:val="ExampleTEXT"/>
            </w:pPr>
          </w:p>
        </w:tc>
        <w:tc>
          <w:tcPr>
            <w:tcW w:w="1137" w:type="dxa"/>
            <w:shd w:val="clear" w:color="auto" w:fill="FFFFFF"/>
            <w:vAlign w:val="center"/>
          </w:tcPr>
          <w:p w14:paraId="055773AA" w14:textId="77777777" w:rsidR="00642777" w:rsidRPr="00610491" w:rsidRDefault="00642777" w:rsidP="0064547C">
            <w:pPr>
              <w:pStyle w:val="ExampleTEXT"/>
            </w:pPr>
          </w:p>
        </w:tc>
        <w:tc>
          <w:tcPr>
            <w:tcW w:w="2901" w:type="dxa"/>
            <w:shd w:val="clear" w:color="auto" w:fill="FFFFFF"/>
            <w:vAlign w:val="center"/>
          </w:tcPr>
          <w:p w14:paraId="06FCF2D0" w14:textId="77777777" w:rsidR="00642777" w:rsidRPr="00610491" w:rsidRDefault="00642777" w:rsidP="0064547C">
            <w:pPr>
              <w:pStyle w:val="ExampleTEXT"/>
            </w:pPr>
          </w:p>
        </w:tc>
      </w:tr>
      <w:tr w:rsidR="00642777" w:rsidRPr="00D9311F" w14:paraId="23E4E4F1" w14:textId="77777777" w:rsidTr="00081703">
        <w:trPr>
          <w:trHeight w:val="288"/>
        </w:trPr>
        <w:tc>
          <w:tcPr>
            <w:tcW w:w="2999" w:type="dxa"/>
            <w:shd w:val="clear" w:color="auto" w:fill="FFFFFF"/>
            <w:vAlign w:val="center"/>
          </w:tcPr>
          <w:p w14:paraId="484AC00F" w14:textId="77777777" w:rsidR="00642777" w:rsidRPr="00610491" w:rsidRDefault="00642777" w:rsidP="0064547C">
            <w:pPr>
              <w:pStyle w:val="INSTRUCTIONTEXT"/>
            </w:pPr>
          </w:p>
        </w:tc>
        <w:tc>
          <w:tcPr>
            <w:tcW w:w="1080" w:type="dxa"/>
            <w:shd w:val="clear" w:color="auto" w:fill="FFFFFF"/>
            <w:vAlign w:val="center"/>
          </w:tcPr>
          <w:p w14:paraId="76B6ECEB" w14:textId="77777777" w:rsidR="00642777" w:rsidRPr="00610491" w:rsidRDefault="00E51323" w:rsidP="0064547C">
            <w:pPr>
              <w:pStyle w:val="ExampleTEXT"/>
            </w:pPr>
            <w:r>
              <w:t>Construction</w:t>
            </w:r>
          </w:p>
        </w:tc>
        <w:tc>
          <w:tcPr>
            <w:tcW w:w="1243" w:type="dxa"/>
            <w:shd w:val="clear" w:color="auto" w:fill="FFFFFF"/>
            <w:vAlign w:val="center"/>
          </w:tcPr>
          <w:p w14:paraId="62ABDBAB" w14:textId="77777777" w:rsidR="00642777" w:rsidRPr="00610491" w:rsidRDefault="00642777" w:rsidP="0064547C">
            <w:pPr>
              <w:pStyle w:val="ExampleTEXT"/>
            </w:pPr>
          </w:p>
        </w:tc>
        <w:tc>
          <w:tcPr>
            <w:tcW w:w="1137" w:type="dxa"/>
            <w:shd w:val="clear" w:color="auto" w:fill="FFFFFF"/>
            <w:vAlign w:val="center"/>
          </w:tcPr>
          <w:p w14:paraId="76172953" w14:textId="77777777" w:rsidR="00642777" w:rsidRPr="00610491" w:rsidRDefault="00642777" w:rsidP="0064547C">
            <w:pPr>
              <w:pStyle w:val="ExampleTEXT"/>
            </w:pPr>
          </w:p>
        </w:tc>
        <w:tc>
          <w:tcPr>
            <w:tcW w:w="2901" w:type="dxa"/>
            <w:shd w:val="clear" w:color="auto" w:fill="FFFFFF"/>
            <w:vAlign w:val="center"/>
          </w:tcPr>
          <w:p w14:paraId="71995F2B" w14:textId="77777777" w:rsidR="00642777" w:rsidRPr="00610491" w:rsidRDefault="00642777" w:rsidP="0064547C">
            <w:pPr>
              <w:pStyle w:val="ExampleTEXT"/>
            </w:pPr>
          </w:p>
        </w:tc>
      </w:tr>
      <w:tr w:rsidR="00642777" w:rsidRPr="00D9311F" w14:paraId="64F08303" w14:textId="77777777" w:rsidTr="00081703">
        <w:trPr>
          <w:trHeight w:val="288"/>
        </w:trPr>
        <w:tc>
          <w:tcPr>
            <w:tcW w:w="2999" w:type="dxa"/>
            <w:shd w:val="clear" w:color="auto" w:fill="FFFFFF"/>
            <w:vAlign w:val="center"/>
          </w:tcPr>
          <w:p w14:paraId="1F2FAFD2" w14:textId="77777777" w:rsidR="00642777" w:rsidRPr="00610491" w:rsidRDefault="00E51323" w:rsidP="0064547C">
            <w:pPr>
              <w:pStyle w:val="INSTRUCTIONTEXT"/>
            </w:pPr>
            <w:r>
              <w:t>Record Model</w:t>
            </w:r>
          </w:p>
        </w:tc>
        <w:tc>
          <w:tcPr>
            <w:tcW w:w="1080" w:type="dxa"/>
            <w:shd w:val="clear" w:color="auto" w:fill="FFFFFF"/>
            <w:vAlign w:val="center"/>
          </w:tcPr>
          <w:p w14:paraId="0378BC99" w14:textId="77777777" w:rsidR="00642777" w:rsidRPr="00610491" w:rsidRDefault="00E51323" w:rsidP="0064547C">
            <w:pPr>
              <w:pStyle w:val="ExampleTEXT"/>
            </w:pPr>
            <w:r>
              <w:t>Close out</w:t>
            </w:r>
          </w:p>
        </w:tc>
        <w:tc>
          <w:tcPr>
            <w:tcW w:w="1243" w:type="dxa"/>
            <w:shd w:val="clear" w:color="auto" w:fill="FFFFFF"/>
            <w:vAlign w:val="center"/>
          </w:tcPr>
          <w:p w14:paraId="49E7DAA0" w14:textId="77777777" w:rsidR="00642777" w:rsidRPr="00610491" w:rsidRDefault="00642777" w:rsidP="0064547C">
            <w:pPr>
              <w:pStyle w:val="ExampleTEXT"/>
            </w:pPr>
          </w:p>
        </w:tc>
        <w:tc>
          <w:tcPr>
            <w:tcW w:w="1137" w:type="dxa"/>
            <w:shd w:val="clear" w:color="auto" w:fill="FFFFFF"/>
            <w:vAlign w:val="center"/>
          </w:tcPr>
          <w:p w14:paraId="5EBB09EF" w14:textId="77777777" w:rsidR="00642777" w:rsidRPr="00610491" w:rsidRDefault="00697676" w:rsidP="0064547C">
            <w:pPr>
              <w:pStyle w:val="ExampleTEXT"/>
            </w:pPr>
            <w:r>
              <w:t>(.xyz)</w:t>
            </w:r>
          </w:p>
        </w:tc>
        <w:tc>
          <w:tcPr>
            <w:tcW w:w="2901" w:type="dxa"/>
            <w:shd w:val="clear" w:color="auto" w:fill="FFFFFF"/>
            <w:vAlign w:val="center"/>
          </w:tcPr>
          <w:p w14:paraId="4878FF8C" w14:textId="77777777" w:rsidR="00642777" w:rsidRPr="00610491" w:rsidRDefault="00E51323" w:rsidP="0064547C">
            <w:pPr>
              <w:pStyle w:val="ExampleTEXT"/>
            </w:pPr>
            <w:r>
              <w:t>See Record Model Information Exchange to ensure that the proper information is contained in this model</w:t>
            </w:r>
          </w:p>
        </w:tc>
      </w:tr>
      <w:tr w:rsidR="00642777" w:rsidRPr="00D9311F" w14:paraId="4412E9F1" w14:textId="77777777" w:rsidTr="00081703">
        <w:trPr>
          <w:trHeight w:val="288"/>
        </w:trPr>
        <w:tc>
          <w:tcPr>
            <w:tcW w:w="2999" w:type="dxa"/>
            <w:shd w:val="clear" w:color="auto" w:fill="FFFFFF"/>
            <w:vAlign w:val="center"/>
          </w:tcPr>
          <w:p w14:paraId="79DEEC2B" w14:textId="77777777" w:rsidR="00642777" w:rsidRPr="00610491" w:rsidRDefault="00642777" w:rsidP="0064547C">
            <w:pPr>
              <w:pStyle w:val="INSTRUCTIONTEXT"/>
            </w:pPr>
          </w:p>
        </w:tc>
        <w:tc>
          <w:tcPr>
            <w:tcW w:w="1080" w:type="dxa"/>
            <w:shd w:val="clear" w:color="auto" w:fill="FFFFFF"/>
            <w:vAlign w:val="center"/>
          </w:tcPr>
          <w:p w14:paraId="781724E7" w14:textId="77777777" w:rsidR="00642777" w:rsidRPr="00610491" w:rsidRDefault="00642777" w:rsidP="0064547C">
            <w:pPr>
              <w:pStyle w:val="ExampleTEXT"/>
            </w:pPr>
          </w:p>
        </w:tc>
        <w:tc>
          <w:tcPr>
            <w:tcW w:w="1243" w:type="dxa"/>
            <w:shd w:val="clear" w:color="auto" w:fill="FFFFFF"/>
            <w:vAlign w:val="center"/>
          </w:tcPr>
          <w:p w14:paraId="2AEFB8B7" w14:textId="77777777" w:rsidR="00642777" w:rsidRPr="00610491" w:rsidRDefault="00642777" w:rsidP="0064547C">
            <w:pPr>
              <w:pStyle w:val="ExampleTEXT"/>
            </w:pPr>
          </w:p>
        </w:tc>
        <w:tc>
          <w:tcPr>
            <w:tcW w:w="1137" w:type="dxa"/>
            <w:shd w:val="clear" w:color="auto" w:fill="FFFFFF"/>
            <w:vAlign w:val="center"/>
          </w:tcPr>
          <w:p w14:paraId="498E15A1" w14:textId="77777777" w:rsidR="00642777" w:rsidRPr="00610491" w:rsidRDefault="00642777" w:rsidP="0064547C">
            <w:pPr>
              <w:pStyle w:val="ExampleTEXT"/>
            </w:pPr>
          </w:p>
        </w:tc>
        <w:tc>
          <w:tcPr>
            <w:tcW w:w="2901" w:type="dxa"/>
            <w:shd w:val="clear" w:color="auto" w:fill="FFFFFF"/>
            <w:vAlign w:val="center"/>
          </w:tcPr>
          <w:p w14:paraId="6AE09076" w14:textId="77777777" w:rsidR="00642777" w:rsidRPr="00610491" w:rsidRDefault="00642777" w:rsidP="0064547C">
            <w:pPr>
              <w:pStyle w:val="ExampleTEXT"/>
            </w:pPr>
          </w:p>
        </w:tc>
      </w:tr>
      <w:tr w:rsidR="00642777" w:rsidRPr="00D9311F" w14:paraId="3F17923E" w14:textId="77777777" w:rsidTr="00081703">
        <w:trPr>
          <w:trHeight w:val="288"/>
        </w:trPr>
        <w:tc>
          <w:tcPr>
            <w:tcW w:w="2999" w:type="dxa"/>
            <w:shd w:val="clear" w:color="auto" w:fill="FFFFFF"/>
            <w:vAlign w:val="center"/>
          </w:tcPr>
          <w:p w14:paraId="24A58BC2" w14:textId="77777777" w:rsidR="00642777" w:rsidRPr="00610491" w:rsidRDefault="00642777" w:rsidP="0064547C">
            <w:pPr>
              <w:pStyle w:val="INSTRUCTIONTEXT"/>
            </w:pPr>
          </w:p>
        </w:tc>
        <w:tc>
          <w:tcPr>
            <w:tcW w:w="1080" w:type="dxa"/>
            <w:shd w:val="clear" w:color="auto" w:fill="FFFFFF"/>
            <w:vAlign w:val="center"/>
          </w:tcPr>
          <w:p w14:paraId="7DEF56B5" w14:textId="77777777" w:rsidR="00642777" w:rsidRPr="00610491" w:rsidRDefault="00642777" w:rsidP="0064547C">
            <w:pPr>
              <w:pStyle w:val="ExampleTEXT"/>
            </w:pPr>
          </w:p>
        </w:tc>
        <w:tc>
          <w:tcPr>
            <w:tcW w:w="1243" w:type="dxa"/>
            <w:shd w:val="clear" w:color="auto" w:fill="FFFFFF"/>
            <w:vAlign w:val="center"/>
          </w:tcPr>
          <w:p w14:paraId="61DE57A9" w14:textId="77777777" w:rsidR="00642777" w:rsidRPr="00610491" w:rsidRDefault="00642777" w:rsidP="0064547C">
            <w:pPr>
              <w:pStyle w:val="ExampleTEXT"/>
            </w:pPr>
          </w:p>
        </w:tc>
        <w:tc>
          <w:tcPr>
            <w:tcW w:w="1137" w:type="dxa"/>
            <w:shd w:val="clear" w:color="auto" w:fill="FFFFFF"/>
            <w:vAlign w:val="center"/>
          </w:tcPr>
          <w:p w14:paraId="29D5DC9E" w14:textId="77777777" w:rsidR="00642777" w:rsidRPr="00610491" w:rsidRDefault="00642777" w:rsidP="0064547C">
            <w:pPr>
              <w:pStyle w:val="ExampleTEXT"/>
            </w:pPr>
          </w:p>
        </w:tc>
        <w:tc>
          <w:tcPr>
            <w:tcW w:w="2901" w:type="dxa"/>
            <w:shd w:val="clear" w:color="auto" w:fill="FFFFFF"/>
            <w:vAlign w:val="center"/>
          </w:tcPr>
          <w:p w14:paraId="0C7D544C" w14:textId="77777777" w:rsidR="00642777" w:rsidRPr="00610491" w:rsidRDefault="00642777" w:rsidP="0064547C">
            <w:pPr>
              <w:pStyle w:val="ExampleTEXT"/>
            </w:pPr>
          </w:p>
        </w:tc>
      </w:tr>
      <w:tr w:rsidR="00642777" w:rsidRPr="00D9311F" w14:paraId="62007B2B" w14:textId="77777777" w:rsidTr="00081703">
        <w:trPr>
          <w:trHeight w:val="288"/>
        </w:trPr>
        <w:tc>
          <w:tcPr>
            <w:tcW w:w="2999" w:type="dxa"/>
            <w:shd w:val="clear" w:color="auto" w:fill="FFFFFF"/>
            <w:vAlign w:val="center"/>
          </w:tcPr>
          <w:p w14:paraId="06523BEE" w14:textId="77777777" w:rsidR="00642777" w:rsidRPr="00610491" w:rsidRDefault="00642777" w:rsidP="0064547C">
            <w:pPr>
              <w:pStyle w:val="INSTRUCTIONTEXT"/>
            </w:pPr>
          </w:p>
        </w:tc>
        <w:tc>
          <w:tcPr>
            <w:tcW w:w="1080" w:type="dxa"/>
            <w:shd w:val="clear" w:color="auto" w:fill="FFFFFF"/>
            <w:vAlign w:val="center"/>
          </w:tcPr>
          <w:p w14:paraId="1BD1C00D" w14:textId="77777777" w:rsidR="00642777" w:rsidRPr="00610491" w:rsidRDefault="00642777" w:rsidP="0064547C">
            <w:pPr>
              <w:pStyle w:val="ExampleTEXT"/>
            </w:pPr>
          </w:p>
        </w:tc>
        <w:tc>
          <w:tcPr>
            <w:tcW w:w="1243" w:type="dxa"/>
            <w:shd w:val="clear" w:color="auto" w:fill="FFFFFF"/>
            <w:vAlign w:val="center"/>
          </w:tcPr>
          <w:p w14:paraId="58C17B1A" w14:textId="77777777" w:rsidR="00642777" w:rsidRPr="00610491" w:rsidRDefault="00642777" w:rsidP="0064547C">
            <w:pPr>
              <w:pStyle w:val="ExampleTEXT"/>
            </w:pPr>
          </w:p>
        </w:tc>
        <w:tc>
          <w:tcPr>
            <w:tcW w:w="1137" w:type="dxa"/>
            <w:shd w:val="clear" w:color="auto" w:fill="FFFFFF"/>
            <w:vAlign w:val="center"/>
          </w:tcPr>
          <w:p w14:paraId="119C801F" w14:textId="77777777" w:rsidR="00642777" w:rsidRPr="00610491" w:rsidRDefault="00642777" w:rsidP="0064547C">
            <w:pPr>
              <w:pStyle w:val="ExampleTEXT"/>
            </w:pPr>
          </w:p>
        </w:tc>
        <w:tc>
          <w:tcPr>
            <w:tcW w:w="2901" w:type="dxa"/>
            <w:shd w:val="clear" w:color="auto" w:fill="FFFFFF"/>
            <w:vAlign w:val="center"/>
          </w:tcPr>
          <w:p w14:paraId="3BEBD96A" w14:textId="77777777" w:rsidR="00642777" w:rsidRPr="00610491" w:rsidRDefault="00642777" w:rsidP="0064547C">
            <w:pPr>
              <w:pStyle w:val="ExampleTEXT"/>
            </w:pPr>
          </w:p>
        </w:tc>
      </w:tr>
      <w:tr w:rsidR="00642777" w:rsidRPr="00D9311F" w14:paraId="53385C38" w14:textId="77777777" w:rsidTr="00081703">
        <w:trPr>
          <w:trHeight w:val="288"/>
        </w:trPr>
        <w:tc>
          <w:tcPr>
            <w:tcW w:w="2999" w:type="dxa"/>
            <w:shd w:val="clear" w:color="auto" w:fill="FFFFFF"/>
            <w:vAlign w:val="center"/>
          </w:tcPr>
          <w:p w14:paraId="4781FB49" w14:textId="77777777" w:rsidR="00642777" w:rsidRPr="00610491" w:rsidRDefault="00642777" w:rsidP="0064547C">
            <w:pPr>
              <w:pStyle w:val="INSTRUCTIONTEXT"/>
            </w:pPr>
          </w:p>
        </w:tc>
        <w:tc>
          <w:tcPr>
            <w:tcW w:w="1080" w:type="dxa"/>
            <w:shd w:val="clear" w:color="auto" w:fill="FFFFFF"/>
            <w:vAlign w:val="center"/>
          </w:tcPr>
          <w:p w14:paraId="6091F11D" w14:textId="77777777" w:rsidR="00642777" w:rsidRPr="00610491" w:rsidRDefault="00642777" w:rsidP="0064547C">
            <w:pPr>
              <w:pStyle w:val="ExampleTEXT"/>
            </w:pPr>
          </w:p>
        </w:tc>
        <w:tc>
          <w:tcPr>
            <w:tcW w:w="1243" w:type="dxa"/>
            <w:shd w:val="clear" w:color="auto" w:fill="FFFFFF"/>
            <w:vAlign w:val="center"/>
          </w:tcPr>
          <w:p w14:paraId="59DBDE51" w14:textId="77777777" w:rsidR="00642777" w:rsidRPr="00610491" w:rsidRDefault="00642777" w:rsidP="0064547C">
            <w:pPr>
              <w:pStyle w:val="ExampleTEXT"/>
            </w:pPr>
          </w:p>
        </w:tc>
        <w:tc>
          <w:tcPr>
            <w:tcW w:w="1137" w:type="dxa"/>
            <w:shd w:val="clear" w:color="auto" w:fill="FFFFFF"/>
            <w:vAlign w:val="center"/>
          </w:tcPr>
          <w:p w14:paraId="62ECC222" w14:textId="77777777" w:rsidR="00642777" w:rsidRPr="00610491" w:rsidRDefault="00642777" w:rsidP="0064547C">
            <w:pPr>
              <w:pStyle w:val="ExampleTEXT"/>
            </w:pPr>
          </w:p>
        </w:tc>
        <w:tc>
          <w:tcPr>
            <w:tcW w:w="2901" w:type="dxa"/>
            <w:shd w:val="clear" w:color="auto" w:fill="FFFFFF"/>
            <w:vAlign w:val="center"/>
          </w:tcPr>
          <w:p w14:paraId="2FE08418" w14:textId="77777777" w:rsidR="00642777" w:rsidRPr="00610491" w:rsidRDefault="00642777" w:rsidP="0064547C">
            <w:pPr>
              <w:pStyle w:val="ExampleTEXT"/>
            </w:pPr>
          </w:p>
        </w:tc>
      </w:tr>
      <w:tr w:rsidR="00642777" w:rsidRPr="00D9311F" w14:paraId="02C786C5" w14:textId="77777777" w:rsidTr="00081703">
        <w:trPr>
          <w:trHeight w:val="385"/>
        </w:trPr>
        <w:tc>
          <w:tcPr>
            <w:tcW w:w="2999" w:type="dxa"/>
            <w:shd w:val="clear" w:color="auto" w:fill="FFFFFF"/>
            <w:vAlign w:val="center"/>
          </w:tcPr>
          <w:p w14:paraId="34369F78" w14:textId="77777777" w:rsidR="00642777" w:rsidRPr="00610491" w:rsidRDefault="00642777" w:rsidP="0064547C">
            <w:pPr>
              <w:pStyle w:val="INSTRUCTIONTEXT"/>
            </w:pPr>
          </w:p>
        </w:tc>
        <w:tc>
          <w:tcPr>
            <w:tcW w:w="1080" w:type="dxa"/>
            <w:shd w:val="clear" w:color="auto" w:fill="FFFFFF"/>
            <w:vAlign w:val="center"/>
          </w:tcPr>
          <w:p w14:paraId="2E90913E" w14:textId="77777777" w:rsidR="00642777" w:rsidRPr="00610491" w:rsidRDefault="00642777" w:rsidP="0064547C">
            <w:pPr>
              <w:pStyle w:val="ExampleTEXT"/>
            </w:pPr>
          </w:p>
        </w:tc>
        <w:tc>
          <w:tcPr>
            <w:tcW w:w="1243" w:type="dxa"/>
            <w:shd w:val="clear" w:color="auto" w:fill="FFFFFF"/>
            <w:vAlign w:val="center"/>
          </w:tcPr>
          <w:p w14:paraId="7B20B868" w14:textId="77777777" w:rsidR="00642777" w:rsidRPr="00610491" w:rsidRDefault="00642777" w:rsidP="0064547C">
            <w:pPr>
              <w:pStyle w:val="ExampleTEXT"/>
            </w:pPr>
          </w:p>
        </w:tc>
        <w:tc>
          <w:tcPr>
            <w:tcW w:w="1137" w:type="dxa"/>
            <w:shd w:val="clear" w:color="auto" w:fill="FFFFFF"/>
            <w:vAlign w:val="center"/>
          </w:tcPr>
          <w:p w14:paraId="314F7986" w14:textId="77777777" w:rsidR="00642777" w:rsidRPr="00610491" w:rsidRDefault="00642777" w:rsidP="0064547C">
            <w:pPr>
              <w:pStyle w:val="ExampleTEXT"/>
            </w:pPr>
          </w:p>
        </w:tc>
        <w:tc>
          <w:tcPr>
            <w:tcW w:w="2901" w:type="dxa"/>
            <w:shd w:val="clear" w:color="auto" w:fill="FFFFFF"/>
            <w:vAlign w:val="center"/>
          </w:tcPr>
          <w:p w14:paraId="50F5DA60" w14:textId="77777777" w:rsidR="00642777" w:rsidRPr="00610491" w:rsidRDefault="00642777" w:rsidP="0064547C">
            <w:pPr>
              <w:pStyle w:val="ExampleTEXT"/>
            </w:pPr>
          </w:p>
        </w:tc>
      </w:tr>
      <w:tr w:rsidR="00642777" w:rsidRPr="00D9311F" w14:paraId="1DDDA7F3" w14:textId="77777777" w:rsidTr="00081703">
        <w:trPr>
          <w:trHeight w:val="288"/>
        </w:trPr>
        <w:tc>
          <w:tcPr>
            <w:tcW w:w="2999" w:type="dxa"/>
            <w:shd w:val="clear" w:color="auto" w:fill="FFFFFF"/>
            <w:vAlign w:val="center"/>
          </w:tcPr>
          <w:p w14:paraId="3B89EAA4" w14:textId="77777777" w:rsidR="00642777" w:rsidRPr="00610491" w:rsidRDefault="00642777" w:rsidP="0064547C">
            <w:pPr>
              <w:pStyle w:val="INSTRUCTIONTEXT"/>
            </w:pPr>
          </w:p>
        </w:tc>
        <w:tc>
          <w:tcPr>
            <w:tcW w:w="1080" w:type="dxa"/>
            <w:shd w:val="clear" w:color="auto" w:fill="FFFFFF"/>
            <w:vAlign w:val="center"/>
          </w:tcPr>
          <w:p w14:paraId="34FB5C77" w14:textId="77777777" w:rsidR="00642777" w:rsidRPr="00610491" w:rsidRDefault="00642777" w:rsidP="0064547C">
            <w:pPr>
              <w:pStyle w:val="ExampleTEXT"/>
            </w:pPr>
          </w:p>
        </w:tc>
        <w:tc>
          <w:tcPr>
            <w:tcW w:w="1243" w:type="dxa"/>
            <w:shd w:val="clear" w:color="auto" w:fill="FFFFFF"/>
            <w:vAlign w:val="center"/>
          </w:tcPr>
          <w:p w14:paraId="2A170544" w14:textId="77777777" w:rsidR="00642777" w:rsidRPr="00610491" w:rsidRDefault="00642777" w:rsidP="0064547C">
            <w:pPr>
              <w:pStyle w:val="ExampleTEXT"/>
            </w:pPr>
          </w:p>
        </w:tc>
        <w:tc>
          <w:tcPr>
            <w:tcW w:w="1137" w:type="dxa"/>
            <w:shd w:val="clear" w:color="auto" w:fill="FFFFFF"/>
            <w:vAlign w:val="center"/>
          </w:tcPr>
          <w:p w14:paraId="5031D8D8" w14:textId="77777777" w:rsidR="00642777" w:rsidRPr="00610491" w:rsidRDefault="00642777" w:rsidP="0064547C">
            <w:pPr>
              <w:pStyle w:val="ExampleTEXT"/>
            </w:pPr>
          </w:p>
        </w:tc>
        <w:tc>
          <w:tcPr>
            <w:tcW w:w="2901" w:type="dxa"/>
            <w:shd w:val="clear" w:color="auto" w:fill="FFFFFF"/>
            <w:vAlign w:val="center"/>
          </w:tcPr>
          <w:p w14:paraId="2358B9D3" w14:textId="77777777" w:rsidR="00642777" w:rsidRPr="00610491" w:rsidRDefault="00642777" w:rsidP="0064547C">
            <w:pPr>
              <w:pStyle w:val="ExampleTEXT"/>
            </w:pPr>
          </w:p>
        </w:tc>
      </w:tr>
      <w:tr w:rsidR="00642777" w:rsidRPr="00D9311F" w14:paraId="0672A1E8" w14:textId="77777777" w:rsidTr="00081703">
        <w:trPr>
          <w:trHeight w:val="288"/>
        </w:trPr>
        <w:tc>
          <w:tcPr>
            <w:tcW w:w="2999" w:type="dxa"/>
            <w:shd w:val="clear" w:color="auto" w:fill="FFFFFF"/>
            <w:vAlign w:val="center"/>
          </w:tcPr>
          <w:p w14:paraId="5B80D604" w14:textId="77777777" w:rsidR="00642777" w:rsidRPr="00610491" w:rsidRDefault="00642777" w:rsidP="0064547C">
            <w:pPr>
              <w:pStyle w:val="INSTRUCTIONTEXT"/>
            </w:pPr>
          </w:p>
        </w:tc>
        <w:tc>
          <w:tcPr>
            <w:tcW w:w="1080" w:type="dxa"/>
            <w:shd w:val="clear" w:color="auto" w:fill="FFFFFF"/>
            <w:vAlign w:val="center"/>
          </w:tcPr>
          <w:p w14:paraId="789F2EE4" w14:textId="77777777" w:rsidR="00642777" w:rsidRPr="00610491" w:rsidRDefault="00642777" w:rsidP="0064547C">
            <w:pPr>
              <w:pStyle w:val="ExampleTEXT"/>
            </w:pPr>
          </w:p>
        </w:tc>
        <w:tc>
          <w:tcPr>
            <w:tcW w:w="1243" w:type="dxa"/>
            <w:shd w:val="clear" w:color="auto" w:fill="FFFFFF"/>
            <w:vAlign w:val="center"/>
          </w:tcPr>
          <w:p w14:paraId="0DD6E00F" w14:textId="77777777" w:rsidR="00642777" w:rsidRPr="00610491" w:rsidRDefault="00642777" w:rsidP="0064547C">
            <w:pPr>
              <w:pStyle w:val="ExampleTEXT"/>
            </w:pPr>
          </w:p>
        </w:tc>
        <w:tc>
          <w:tcPr>
            <w:tcW w:w="1137" w:type="dxa"/>
            <w:shd w:val="clear" w:color="auto" w:fill="FFFFFF"/>
            <w:vAlign w:val="center"/>
          </w:tcPr>
          <w:p w14:paraId="075E636A" w14:textId="77777777" w:rsidR="00642777" w:rsidRPr="00610491" w:rsidRDefault="00642777" w:rsidP="0064547C">
            <w:pPr>
              <w:pStyle w:val="ExampleTEXT"/>
            </w:pPr>
          </w:p>
        </w:tc>
        <w:tc>
          <w:tcPr>
            <w:tcW w:w="2901" w:type="dxa"/>
            <w:shd w:val="clear" w:color="auto" w:fill="FFFFFF"/>
            <w:vAlign w:val="center"/>
          </w:tcPr>
          <w:p w14:paraId="4B188351" w14:textId="77777777" w:rsidR="00642777" w:rsidRPr="00610491" w:rsidRDefault="00642777" w:rsidP="0064547C">
            <w:pPr>
              <w:pStyle w:val="ExampleTEXT"/>
            </w:pPr>
          </w:p>
        </w:tc>
      </w:tr>
      <w:tr w:rsidR="00642777" w:rsidRPr="00D9311F" w14:paraId="20DBAF34" w14:textId="77777777" w:rsidTr="00081703">
        <w:trPr>
          <w:trHeight w:val="288"/>
        </w:trPr>
        <w:tc>
          <w:tcPr>
            <w:tcW w:w="2999" w:type="dxa"/>
            <w:shd w:val="clear" w:color="auto" w:fill="FFFFFF"/>
            <w:vAlign w:val="center"/>
          </w:tcPr>
          <w:p w14:paraId="76B9EED6" w14:textId="77777777" w:rsidR="00642777" w:rsidRPr="00610491" w:rsidRDefault="00642777" w:rsidP="0064547C">
            <w:pPr>
              <w:pStyle w:val="INSTRUCTIONTEXT"/>
            </w:pPr>
          </w:p>
        </w:tc>
        <w:tc>
          <w:tcPr>
            <w:tcW w:w="1080" w:type="dxa"/>
            <w:shd w:val="clear" w:color="auto" w:fill="FFFFFF"/>
            <w:vAlign w:val="center"/>
          </w:tcPr>
          <w:p w14:paraId="560C725D" w14:textId="77777777" w:rsidR="00642777" w:rsidRPr="00610491" w:rsidRDefault="00642777" w:rsidP="0064547C">
            <w:pPr>
              <w:pStyle w:val="ExampleTEXT"/>
            </w:pPr>
          </w:p>
        </w:tc>
        <w:tc>
          <w:tcPr>
            <w:tcW w:w="1243" w:type="dxa"/>
            <w:shd w:val="clear" w:color="auto" w:fill="FFFFFF"/>
            <w:vAlign w:val="center"/>
          </w:tcPr>
          <w:p w14:paraId="368C45E8" w14:textId="77777777" w:rsidR="00642777" w:rsidRPr="00610491" w:rsidRDefault="00642777" w:rsidP="0064547C">
            <w:pPr>
              <w:pStyle w:val="ExampleTEXT"/>
            </w:pPr>
          </w:p>
        </w:tc>
        <w:tc>
          <w:tcPr>
            <w:tcW w:w="1137" w:type="dxa"/>
            <w:shd w:val="clear" w:color="auto" w:fill="FFFFFF"/>
            <w:vAlign w:val="center"/>
          </w:tcPr>
          <w:p w14:paraId="3E62B33E" w14:textId="77777777" w:rsidR="00642777" w:rsidRPr="00610491" w:rsidRDefault="00642777" w:rsidP="0064547C">
            <w:pPr>
              <w:pStyle w:val="ExampleTEXT"/>
            </w:pPr>
          </w:p>
        </w:tc>
        <w:tc>
          <w:tcPr>
            <w:tcW w:w="2901" w:type="dxa"/>
            <w:shd w:val="clear" w:color="auto" w:fill="FFFFFF"/>
            <w:vAlign w:val="center"/>
          </w:tcPr>
          <w:p w14:paraId="6B8322D1" w14:textId="77777777" w:rsidR="00642777" w:rsidRPr="00610491" w:rsidRDefault="00642777" w:rsidP="0064547C">
            <w:pPr>
              <w:pStyle w:val="ExampleTEXT"/>
            </w:pPr>
          </w:p>
        </w:tc>
      </w:tr>
      <w:tr w:rsidR="00642777" w:rsidRPr="00D9311F" w14:paraId="4C996DCD" w14:textId="77777777" w:rsidTr="00081703">
        <w:trPr>
          <w:trHeight w:val="288"/>
        </w:trPr>
        <w:tc>
          <w:tcPr>
            <w:tcW w:w="2999" w:type="dxa"/>
            <w:shd w:val="clear" w:color="auto" w:fill="FFFFFF"/>
            <w:vAlign w:val="center"/>
          </w:tcPr>
          <w:p w14:paraId="26DD1A5C" w14:textId="77777777" w:rsidR="00642777" w:rsidRPr="00610491" w:rsidRDefault="00642777" w:rsidP="0064547C">
            <w:pPr>
              <w:pStyle w:val="INSTRUCTIONTEXT"/>
            </w:pPr>
          </w:p>
        </w:tc>
        <w:tc>
          <w:tcPr>
            <w:tcW w:w="1080" w:type="dxa"/>
            <w:shd w:val="clear" w:color="auto" w:fill="FFFFFF"/>
            <w:vAlign w:val="center"/>
          </w:tcPr>
          <w:p w14:paraId="0B49054E" w14:textId="77777777" w:rsidR="00642777" w:rsidRPr="00610491" w:rsidRDefault="00642777" w:rsidP="0064547C">
            <w:pPr>
              <w:pStyle w:val="ExampleTEXT"/>
            </w:pPr>
          </w:p>
        </w:tc>
        <w:tc>
          <w:tcPr>
            <w:tcW w:w="1243" w:type="dxa"/>
            <w:shd w:val="clear" w:color="auto" w:fill="FFFFFF"/>
            <w:vAlign w:val="center"/>
          </w:tcPr>
          <w:p w14:paraId="0B5D3890" w14:textId="77777777" w:rsidR="00642777" w:rsidRPr="00610491" w:rsidRDefault="00642777" w:rsidP="0064547C">
            <w:pPr>
              <w:pStyle w:val="ExampleTEXT"/>
            </w:pPr>
          </w:p>
        </w:tc>
        <w:tc>
          <w:tcPr>
            <w:tcW w:w="1137" w:type="dxa"/>
            <w:shd w:val="clear" w:color="auto" w:fill="FFFFFF"/>
            <w:vAlign w:val="center"/>
          </w:tcPr>
          <w:p w14:paraId="124F9AC5" w14:textId="77777777" w:rsidR="00642777" w:rsidRPr="00610491" w:rsidRDefault="00642777" w:rsidP="0064547C">
            <w:pPr>
              <w:pStyle w:val="ExampleTEXT"/>
            </w:pPr>
          </w:p>
        </w:tc>
        <w:tc>
          <w:tcPr>
            <w:tcW w:w="2901" w:type="dxa"/>
            <w:shd w:val="clear" w:color="auto" w:fill="FFFFFF"/>
            <w:vAlign w:val="center"/>
          </w:tcPr>
          <w:p w14:paraId="12F142B9" w14:textId="77777777" w:rsidR="00642777" w:rsidRPr="00610491" w:rsidRDefault="00642777" w:rsidP="0064547C">
            <w:pPr>
              <w:pStyle w:val="ExampleTEXT"/>
            </w:pPr>
          </w:p>
        </w:tc>
      </w:tr>
      <w:tr w:rsidR="00642777" w:rsidRPr="00D9311F" w14:paraId="43DA8E15" w14:textId="77777777" w:rsidTr="00081703">
        <w:trPr>
          <w:trHeight w:val="288"/>
        </w:trPr>
        <w:tc>
          <w:tcPr>
            <w:tcW w:w="2999" w:type="dxa"/>
            <w:shd w:val="clear" w:color="auto" w:fill="FFFFFF"/>
            <w:vAlign w:val="center"/>
          </w:tcPr>
          <w:p w14:paraId="35162CF6" w14:textId="77777777" w:rsidR="00642777" w:rsidRPr="00610491" w:rsidRDefault="00642777" w:rsidP="0064547C">
            <w:pPr>
              <w:pStyle w:val="INSTRUCTIONTEXT"/>
            </w:pPr>
          </w:p>
        </w:tc>
        <w:tc>
          <w:tcPr>
            <w:tcW w:w="1080" w:type="dxa"/>
            <w:shd w:val="clear" w:color="auto" w:fill="FFFFFF"/>
            <w:vAlign w:val="center"/>
          </w:tcPr>
          <w:p w14:paraId="2EC7AAE4" w14:textId="77777777" w:rsidR="00642777" w:rsidRPr="00610491" w:rsidRDefault="00642777" w:rsidP="0064547C">
            <w:pPr>
              <w:pStyle w:val="ExampleTEXT"/>
            </w:pPr>
          </w:p>
        </w:tc>
        <w:tc>
          <w:tcPr>
            <w:tcW w:w="1243" w:type="dxa"/>
            <w:shd w:val="clear" w:color="auto" w:fill="FFFFFF"/>
            <w:vAlign w:val="center"/>
          </w:tcPr>
          <w:p w14:paraId="3CF3B848" w14:textId="77777777" w:rsidR="00642777" w:rsidRPr="00610491" w:rsidRDefault="00642777" w:rsidP="0064547C">
            <w:pPr>
              <w:pStyle w:val="ExampleTEXT"/>
            </w:pPr>
          </w:p>
        </w:tc>
        <w:tc>
          <w:tcPr>
            <w:tcW w:w="1137" w:type="dxa"/>
            <w:shd w:val="clear" w:color="auto" w:fill="FFFFFF"/>
            <w:vAlign w:val="center"/>
          </w:tcPr>
          <w:p w14:paraId="6CF1789F" w14:textId="77777777" w:rsidR="00642777" w:rsidRPr="00610491" w:rsidRDefault="00642777" w:rsidP="0064547C">
            <w:pPr>
              <w:pStyle w:val="ExampleTEXT"/>
            </w:pPr>
          </w:p>
        </w:tc>
        <w:tc>
          <w:tcPr>
            <w:tcW w:w="2901" w:type="dxa"/>
            <w:shd w:val="clear" w:color="auto" w:fill="FFFFFF"/>
            <w:vAlign w:val="center"/>
          </w:tcPr>
          <w:p w14:paraId="06AD5D22" w14:textId="77777777" w:rsidR="00642777" w:rsidRPr="00610491" w:rsidRDefault="00642777" w:rsidP="0064547C">
            <w:pPr>
              <w:pStyle w:val="ExampleTEXT"/>
            </w:pPr>
          </w:p>
        </w:tc>
      </w:tr>
    </w:tbl>
    <w:p w14:paraId="3289A654" w14:textId="77777777" w:rsidR="009025D7" w:rsidRPr="00531C24" w:rsidRDefault="009025D7">
      <w:pPr>
        <w:rPr>
          <w:color w:val="1F497D"/>
        </w:rPr>
      </w:pPr>
    </w:p>
    <w:p w14:paraId="65BEB12A" w14:textId="77777777" w:rsidR="00BA78CD" w:rsidRDefault="00BA78CD" w:rsidP="00BA78CD"/>
    <w:p w14:paraId="5F9F917D" w14:textId="77777777" w:rsidR="00EF458D" w:rsidRDefault="00EF458D" w:rsidP="00BA78CD"/>
    <w:p w14:paraId="079D6492" w14:textId="77777777" w:rsidR="00EF458D" w:rsidRDefault="00EF458D" w:rsidP="00BA78CD"/>
    <w:p w14:paraId="3C27E7B1" w14:textId="77777777" w:rsidR="00EF458D" w:rsidRDefault="00EF458D" w:rsidP="00BA78CD"/>
    <w:p w14:paraId="61F0430C" w14:textId="77777777" w:rsidR="00EF458D" w:rsidRDefault="00EF458D" w:rsidP="00BA78CD"/>
    <w:p w14:paraId="594903B7" w14:textId="77777777" w:rsidR="00EF458D" w:rsidRDefault="00EF458D" w:rsidP="00BA78CD"/>
    <w:p w14:paraId="612073F2" w14:textId="77777777" w:rsidR="00EF458D" w:rsidRDefault="00EF458D" w:rsidP="00BA78CD"/>
    <w:p w14:paraId="350CFD68" w14:textId="77777777" w:rsidR="00EF458D" w:rsidRDefault="00EF458D" w:rsidP="00BA78CD"/>
    <w:p w14:paraId="4E62473D" w14:textId="77777777" w:rsidR="00EF458D" w:rsidRDefault="00EF458D" w:rsidP="00BA78CD"/>
    <w:p w14:paraId="2B53BB70" w14:textId="77777777" w:rsidR="00EF458D" w:rsidRDefault="00EF458D" w:rsidP="00BA78CD"/>
    <w:p w14:paraId="464A8E14" w14:textId="77777777" w:rsidR="00EF458D" w:rsidRDefault="00EF458D" w:rsidP="00BA78CD"/>
    <w:p w14:paraId="35397FAA" w14:textId="77777777" w:rsidR="00EF458D" w:rsidRDefault="00EF458D" w:rsidP="00BA78CD"/>
    <w:p w14:paraId="79E373E5" w14:textId="77777777" w:rsidR="00EF458D" w:rsidRDefault="00EF458D" w:rsidP="00BA78CD"/>
    <w:p w14:paraId="25E221E9" w14:textId="77777777" w:rsidR="00EF458D" w:rsidRDefault="00EF458D" w:rsidP="00BA78CD"/>
    <w:p w14:paraId="6F3BBC16" w14:textId="77777777" w:rsidR="00EF458D" w:rsidRDefault="00EF458D" w:rsidP="00BA78CD"/>
    <w:p w14:paraId="61AB8D07" w14:textId="77777777" w:rsidR="00EF458D" w:rsidRDefault="00EF458D" w:rsidP="00BA78CD"/>
    <w:p w14:paraId="0D4E3B42" w14:textId="77777777" w:rsidR="00EF458D" w:rsidRDefault="00EF458D" w:rsidP="00BA78CD"/>
    <w:p w14:paraId="0D44142B" w14:textId="77777777" w:rsidR="00EF458D" w:rsidRDefault="00EF458D" w:rsidP="00BA78CD"/>
    <w:p w14:paraId="07C66A26" w14:textId="77777777" w:rsidR="00EF458D" w:rsidRDefault="00EF458D" w:rsidP="00BA78CD"/>
    <w:p w14:paraId="61E2F3F1" w14:textId="77777777" w:rsidR="00EF458D" w:rsidRDefault="00EF458D" w:rsidP="00BA78CD"/>
    <w:p w14:paraId="5AB550F9" w14:textId="77777777" w:rsidR="00EF458D" w:rsidRDefault="00EF458D" w:rsidP="00BA78CD"/>
    <w:p w14:paraId="78F033ED" w14:textId="77777777" w:rsidR="00EF458D" w:rsidRDefault="00EF458D" w:rsidP="00BA78CD"/>
    <w:p w14:paraId="3204F246" w14:textId="77777777" w:rsidR="00EF458D" w:rsidRDefault="00EF458D" w:rsidP="00BA78CD"/>
    <w:p w14:paraId="02CF45EB" w14:textId="77777777" w:rsidR="00EF458D" w:rsidRDefault="00EF458D" w:rsidP="00BA78CD"/>
    <w:p w14:paraId="64B9FDB8" w14:textId="77777777" w:rsidR="00EC263C" w:rsidRDefault="00EC263C" w:rsidP="00EC263C">
      <w:pPr>
        <w:pStyle w:val="Style1"/>
        <w:sectPr w:rsidR="00EC263C" w:rsidSect="00B424A6">
          <w:pgSz w:w="12240" w:h="15840"/>
          <w:pgMar w:top="1440" w:right="1440" w:bottom="1440" w:left="1440" w:header="720" w:footer="720" w:gutter="0"/>
          <w:cols w:space="720"/>
          <w:docGrid w:linePitch="360"/>
        </w:sectPr>
      </w:pPr>
    </w:p>
    <w:p w14:paraId="4E476246" w14:textId="77777777" w:rsidR="00E5468A" w:rsidRPr="005B19D5" w:rsidRDefault="00E5468A" w:rsidP="00E5468A">
      <w:pPr>
        <w:pStyle w:val="Style1"/>
        <w:rPr>
          <w:sz w:val="14"/>
        </w:rPr>
      </w:pPr>
      <w:bookmarkStart w:id="27" w:name="_Toc254593284"/>
      <w:r w:rsidRPr="00EB1224">
        <w:lastRenderedPageBreak/>
        <w:t>S</w:t>
      </w:r>
      <w:r>
        <w:t>ection N: Delivery Strategy / Contract</w:t>
      </w:r>
      <w:bookmarkEnd w:id="27"/>
    </w:p>
    <w:p w14:paraId="2391ED86" w14:textId="77777777" w:rsidR="00E5468A" w:rsidRPr="00CF4806" w:rsidRDefault="00E5468A" w:rsidP="00E5468A">
      <w:pPr>
        <w:pStyle w:val="ListParagraph"/>
        <w:numPr>
          <w:ilvl w:val="0"/>
          <w:numId w:val="24"/>
        </w:numPr>
        <w:rPr>
          <w:rFonts w:ascii="Arial (W1)" w:hAnsi="Arial (W1)"/>
          <w:b/>
          <w:smallCaps/>
        </w:rPr>
      </w:pPr>
      <w:r w:rsidRPr="00CF4806">
        <w:rPr>
          <w:rFonts w:ascii="Arial (W1)" w:hAnsi="Arial (W1)"/>
          <w:b/>
          <w:smallCaps/>
        </w:rPr>
        <w:t xml:space="preserve">Delivery </w:t>
      </w:r>
      <w:r>
        <w:rPr>
          <w:rFonts w:ascii="Arial (W1)" w:hAnsi="Arial (W1)"/>
          <w:b/>
          <w:smallCaps/>
        </w:rPr>
        <w:t xml:space="preserve">and Contracting </w:t>
      </w:r>
      <w:r w:rsidRPr="00CF4806">
        <w:rPr>
          <w:rFonts w:ascii="Arial (W1)" w:hAnsi="Arial (W1)"/>
          <w:b/>
          <w:smallCaps/>
        </w:rPr>
        <w:t>Strategy for the project:</w:t>
      </w:r>
    </w:p>
    <w:p w14:paraId="3051FC35" w14:textId="77777777" w:rsidR="00E5468A" w:rsidRPr="00606E53" w:rsidRDefault="00E5468A" w:rsidP="00D94702">
      <w:pPr>
        <w:pStyle w:val="ExampleTEXT"/>
        <w:ind w:left="360"/>
      </w:pPr>
      <w:r>
        <w:t>What additional measures need to be taken to successfully use BIM with the selected delivery method and contract type?</w:t>
      </w:r>
    </w:p>
    <w:p w14:paraId="54453E84" w14:textId="77777777" w:rsidR="00E5468A" w:rsidRPr="00CF4806" w:rsidRDefault="00E5468A" w:rsidP="00E5468A">
      <w:pPr>
        <w:pStyle w:val="ListParagraph"/>
        <w:numPr>
          <w:ilvl w:val="0"/>
          <w:numId w:val="24"/>
        </w:numPr>
        <w:rPr>
          <w:rFonts w:ascii="Arial (W1)" w:hAnsi="Arial (W1)"/>
          <w:b/>
          <w:smallCaps/>
        </w:rPr>
      </w:pPr>
      <w:r>
        <w:rPr>
          <w:rFonts w:ascii="Arial (W1)" w:hAnsi="Arial (W1)"/>
          <w:b/>
          <w:smallCaps/>
        </w:rPr>
        <w:t>Team Selection Procedure</w:t>
      </w:r>
      <w:r w:rsidRPr="00CF4806">
        <w:rPr>
          <w:rFonts w:ascii="Arial (W1)" w:hAnsi="Arial (W1)"/>
          <w:b/>
          <w:smallCaps/>
        </w:rPr>
        <w:t>:</w:t>
      </w:r>
    </w:p>
    <w:p w14:paraId="7F7C2FCE" w14:textId="77777777" w:rsidR="00E5468A" w:rsidRPr="00F016A8" w:rsidRDefault="00E5468A" w:rsidP="00D94702">
      <w:pPr>
        <w:pStyle w:val="ExampleTEXT"/>
        <w:ind w:left="360"/>
      </w:pPr>
      <w:r>
        <w:t>How will you select future team members in regards to the above delivery strategy and contract type?</w:t>
      </w:r>
    </w:p>
    <w:p w14:paraId="5A42FA94" w14:textId="77777777" w:rsidR="00E5468A" w:rsidRPr="00606E53" w:rsidRDefault="00E5468A" w:rsidP="00E5468A">
      <w:pPr>
        <w:pStyle w:val="ListParagraph"/>
        <w:numPr>
          <w:ilvl w:val="0"/>
          <w:numId w:val="24"/>
        </w:numPr>
        <w:rPr>
          <w:b/>
        </w:rPr>
      </w:pPr>
      <w:r>
        <w:rPr>
          <w:rFonts w:ascii="Arial (W1)" w:hAnsi="Arial (W1)"/>
          <w:b/>
          <w:smallCaps/>
        </w:rPr>
        <w:t>BIM Contracting Procedure</w:t>
      </w:r>
      <w:r w:rsidRPr="00CF4806">
        <w:rPr>
          <w:rFonts w:ascii="Arial (W1)" w:hAnsi="Arial (W1)"/>
          <w:b/>
          <w:smallCaps/>
        </w:rPr>
        <w:t>:</w:t>
      </w:r>
      <w:r>
        <w:rPr>
          <w:rFonts w:ascii="Arial (W1)" w:hAnsi="Arial (W1)"/>
          <w:b/>
          <w:smallCaps/>
        </w:rPr>
        <w:t xml:space="preserve"> </w:t>
      </w:r>
    </w:p>
    <w:p w14:paraId="5693ECA3" w14:textId="77777777" w:rsidR="00E5468A" w:rsidRDefault="00E5468A" w:rsidP="00D94702">
      <w:pPr>
        <w:pStyle w:val="ExampleTEXT"/>
        <w:ind w:left="360"/>
      </w:pPr>
      <w:r>
        <w:t xml:space="preserve">How should BIM be written into the future contracts? (If documents / contracts are developed, please attach as attachment </w:t>
      </w:r>
      <w:r w:rsidR="00C7611C">
        <w:fldChar w:fldCharType="begin"/>
      </w:r>
      <w:r>
        <w:instrText xml:space="preserve"> REF _Ref253573165 \w \h </w:instrText>
      </w:r>
      <w:r w:rsidR="00C7611C">
        <w:fldChar w:fldCharType="separate"/>
      </w:r>
      <w:r w:rsidR="00B52195">
        <w:t>6</w:t>
      </w:r>
      <w:r w:rsidR="00C7611C">
        <w:fldChar w:fldCharType="end"/>
      </w:r>
      <w:r>
        <w:t>)</w:t>
      </w:r>
    </w:p>
    <w:p w14:paraId="03EA0023" w14:textId="77777777" w:rsidR="00E5468A" w:rsidRDefault="00E5468A" w:rsidP="00E5468A">
      <w:pPr>
        <w:jc w:val="left"/>
      </w:pPr>
    </w:p>
    <w:p w14:paraId="4313E6CD" w14:textId="77777777" w:rsidR="00E5468A" w:rsidRDefault="00E5468A" w:rsidP="00E5468A">
      <w:pPr>
        <w:jc w:val="left"/>
      </w:pPr>
    </w:p>
    <w:p w14:paraId="6D8A2721" w14:textId="77777777" w:rsidR="00E5468A" w:rsidRDefault="00E5468A" w:rsidP="00E5468A">
      <w:pPr>
        <w:jc w:val="left"/>
      </w:pPr>
    </w:p>
    <w:p w14:paraId="680C02F7" w14:textId="77777777" w:rsidR="00E5468A" w:rsidRDefault="00E5468A" w:rsidP="00E5468A">
      <w:pPr>
        <w:jc w:val="left"/>
      </w:pPr>
    </w:p>
    <w:p w14:paraId="2FDA9FD0" w14:textId="77777777" w:rsidR="00E5468A" w:rsidRDefault="00E5468A" w:rsidP="00E5468A">
      <w:pPr>
        <w:jc w:val="left"/>
      </w:pPr>
    </w:p>
    <w:p w14:paraId="7131BF7B" w14:textId="77777777" w:rsidR="00E5468A" w:rsidRDefault="00E5468A" w:rsidP="00E5468A">
      <w:pPr>
        <w:jc w:val="left"/>
      </w:pPr>
    </w:p>
    <w:p w14:paraId="1C8BD87B" w14:textId="77777777" w:rsidR="00E5468A" w:rsidRDefault="00E5468A" w:rsidP="00E5468A">
      <w:pPr>
        <w:jc w:val="left"/>
      </w:pPr>
    </w:p>
    <w:p w14:paraId="3BFCB7D5" w14:textId="77777777" w:rsidR="00E5468A" w:rsidRDefault="00E5468A" w:rsidP="00E5468A">
      <w:pPr>
        <w:jc w:val="left"/>
      </w:pPr>
    </w:p>
    <w:p w14:paraId="6925355A" w14:textId="77777777" w:rsidR="00E5468A" w:rsidRDefault="00E5468A" w:rsidP="00E5468A">
      <w:pPr>
        <w:jc w:val="left"/>
      </w:pPr>
    </w:p>
    <w:p w14:paraId="537CA8C4" w14:textId="77777777" w:rsidR="00E5468A" w:rsidRDefault="00E5468A" w:rsidP="00E5468A">
      <w:pPr>
        <w:jc w:val="left"/>
      </w:pPr>
    </w:p>
    <w:p w14:paraId="706356B2" w14:textId="77777777" w:rsidR="00E5468A" w:rsidRDefault="00E5468A" w:rsidP="00E5468A">
      <w:pPr>
        <w:jc w:val="left"/>
      </w:pPr>
    </w:p>
    <w:p w14:paraId="2E01CF4B" w14:textId="77777777" w:rsidR="00E5468A" w:rsidRDefault="00E5468A" w:rsidP="00E5468A">
      <w:pPr>
        <w:jc w:val="left"/>
      </w:pPr>
    </w:p>
    <w:p w14:paraId="167A47FD" w14:textId="77777777" w:rsidR="00E5468A" w:rsidRDefault="00E5468A">
      <w:pPr>
        <w:jc w:val="left"/>
      </w:pPr>
    </w:p>
    <w:p w14:paraId="6C288348" w14:textId="77777777" w:rsidR="00E5468A" w:rsidRDefault="00E5468A" w:rsidP="00E5468A">
      <w:pPr>
        <w:jc w:val="left"/>
        <w:sectPr w:rsidR="00E5468A" w:rsidSect="00B424A6">
          <w:pgSz w:w="12240" w:h="15840"/>
          <w:pgMar w:top="1440" w:right="1440" w:bottom="1440" w:left="1440" w:header="720" w:footer="720" w:gutter="0"/>
          <w:cols w:space="720"/>
          <w:docGrid w:linePitch="360"/>
        </w:sectPr>
      </w:pPr>
    </w:p>
    <w:p w14:paraId="0C3B186E" w14:textId="77777777" w:rsidR="00F230B4" w:rsidRPr="0014471A" w:rsidRDefault="00CB0262" w:rsidP="00EC263C">
      <w:pPr>
        <w:pStyle w:val="Style1"/>
      </w:pPr>
      <w:bookmarkStart w:id="28" w:name="_Toc254593285"/>
      <w:r w:rsidRPr="0014471A">
        <w:lastRenderedPageBreak/>
        <w:t>S</w:t>
      </w:r>
      <w:r w:rsidR="00A30C46">
        <w:t xml:space="preserve">ection </w:t>
      </w:r>
      <w:r w:rsidR="001F7927">
        <w:t>O</w:t>
      </w:r>
      <w:r w:rsidR="00BA78CD">
        <w:t xml:space="preserve">: </w:t>
      </w:r>
      <w:r w:rsidR="00642777">
        <w:t>Attachments</w:t>
      </w:r>
      <w:bookmarkEnd w:id="28"/>
    </w:p>
    <w:p w14:paraId="5224F632" w14:textId="77777777" w:rsidR="00E66C34" w:rsidRPr="00CE2246" w:rsidRDefault="00E66C34" w:rsidP="008A3F96">
      <w:pPr>
        <w:pStyle w:val="ListParagraph"/>
        <w:numPr>
          <w:ilvl w:val="0"/>
          <w:numId w:val="13"/>
        </w:numPr>
        <w:spacing w:line="360" w:lineRule="auto"/>
        <w:rPr>
          <w:b/>
        </w:rPr>
      </w:pPr>
      <w:bookmarkStart w:id="29" w:name="_Ref253572990"/>
      <w:r w:rsidRPr="00CE2246">
        <w:rPr>
          <w:b/>
        </w:rPr>
        <w:t xml:space="preserve">BIM USE SELECTION WORKSHEET </w:t>
      </w:r>
      <w:r w:rsidRPr="00CE2246">
        <w:t>[FROM SECTION D]</w:t>
      </w:r>
      <w:bookmarkEnd w:id="29"/>
    </w:p>
    <w:p w14:paraId="6F05CBE1" w14:textId="77777777" w:rsidR="00E66C34" w:rsidRPr="00CE2246" w:rsidRDefault="00F26839" w:rsidP="008A3F96">
      <w:pPr>
        <w:pStyle w:val="ListParagraph"/>
        <w:numPr>
          <w:ilvl w:val="0"/>
          <w:numId w:val="13"/>
        </w:numPr>
        <w:spacing w:line="360" w:lineRule="auto"/>
        <w:rPr>
          <w:b/>
        </w:rPr>
      </w:pPr>
      <w:bookmarkStart w:id="30" w:name="_Ref253573066"/>
      <w:r w:rsidRPr="00CE2246">
        <w:rPr>
          <w:b/>
        </w:rPr>
        <w:t xml:space="preserve">LEVEL 1 PROCESS OVERVIEW MAP </w:t>
      </w:r>
      <w:r w:rsidR="00642777">
        <w:t>[FROM SECTION F</w:t>
      </w:r>
      <w:r w:rsidRPr="00CE2246">
        <w:t>]</w:t>
      </w:r>
      <w:bookmarkEnd w:id="30"/>
    </w:p>
    <w:p w14:paraId="4C6B7046" w14:textId="77777777" w:rsidR="00F26839" w:rsidRPr="00CE2246" w:rsidRDefault="00F26839" w:rsidP="008A3F96">
      <w:pPr>
        <w:pStyle w:val="ListParagraph"/>
        <w:numPr>
          <w:ilvl w:val="0"/>
          <w:numId w:val="13"/>
        </w:numPr>
        <w:spacing w:line="360" w:lineRule="auto"/>
      </w:pPr>
      <w:bookmarkStart w:id="31" w:name="_Ref253573085"/>
      <w:r w:rsidRPr="00CE2246">
        <w:rPr>
          <w:b/>
        </w:rPr>
        <w:t xml:space="preserve">LEVEL 2 DETAILED BIM USE PROCESS MAP(S) </w:t>
      </w:r>
      <w:r w:rsidR="00642777">
        <w:t>[FROM SECTION F</w:t>
      </w:r>
      <w:r w:rsidRPr="00CE2246">
        <w:t>]</w:t>
      </w:r>
      <w:bookmarkEnd w:id="31"/>
    </w:p>
    <w:p w14:paraId="50BEF8E2" w14:textId="77777777" w:rsidR="00522082" w:rsidRDefault="006F12B0" w:rsidP="00522082">
      <w:pPr>
        <w:pStyle w:val="ListParagraph"/>
        <w:numPr>
          <w:ilvl w:val="0"/>
          <w:numId w:val="13"/>
        </w:numPr>
        <w:spacing w:line="360" w:lineRule="auto"/>
        <w:rPr>
          <w:b/>
        </w:rPr>
      </w:pPr>
      <w:bookmarkStart w:id="32" w:name="_Ref253573099"/>
      <w:r w:rsidRPr="00CE2246">
        <w:rPr>
          <w:b/>
        </w:rPr>
        <w:t xml:space="preserve">INFORMATION EXCHANGE REQUIREMENT WORKSHEET(S) </w:t>
      </w:r>
      <w:r w:rsidRPr="00CE2246">
        <w:t xml:space="preserve">[FROM SECTION </w:t>
      </w:r>
      <w:r w:rsidR="00642777">
        <w:t>G</w:t>
      </w:r>
      <w:r w:rsidRPr="00CE2246">
        <w:t>]</w:t>
      </w:r>
      <w:bookmarkEnd w:id="32"/>
    </w:p>
    <w:p w14:paraId="495ECC92" w14:textId="77777777" w:rsidR="00522082" w:rsidRPr="00522082" w:rsidRDefault="00522082" w:rsidP="00522082">
      <w:pPr>
        <w:pStyle w:val="ListParagraph"/>
        <w:numPr>
          <w:ilvl w:val="0"/>
          <w:numId w:val="13"/>
        </w:numPr>
        <w:spacing w:line="360" w:lineRule="auto"/>
        <w:rPr>
          <w:b/>
        </w:rPr>
      </w:pPr>
      <w:bookmarkStart w:id="33" w:name="_Ref253573107"/>
      <w:r>
        <w:rPr>
          <w:b/>
        </w:rPr>
        <w:t xml:space="preserve">MODEL </w:t>
      </w:r>
      <w:r w:rsidR="003A2B7C">
        <w:rPr>
          <w:b/>
        </w:rPr>
        <w:t>DEFINITION</w:t>
      </w:r>
      <w:r>
        <w:rPr>
          <w:b/>
        </w:rPr>
        <w:t xml:space="preserve"> WORKSHEET</w:t>
      </w:r>
      <w:r w:rsidR="003A2B7C">
        <w:rPr>
          <w:b/>
        </w:rPr>
        <w:t xml:space="preserve"> </w:t>
      </w:r>
      <w:r w:rsidR="003A2B7C" w:rsidRPr="00CE2246">
        <w:t xml:space="preserve">[FROM SECTION </w:t>
      </w:r>
      <w:r w:rsidR="003A2B7C">
        <w:t>G</w:t>
      </w:r>
      <w:r w:rsidR="003A2B7C" w:rsidRPr="00CE2246">
        <w:t>]</w:t>
      </w:r>
      <w:bookmarkEnd w:id="33"/>
    </w:p>
    <w:p w14:paraId="54DAC80B" w14:textId="77777777" w:rsidR="00422F6B" w:rsidRPr="00EF458D" w:rsidRDefault="00422F6B" w:rsidP="008A3F96">
      <w:pPr>
        <w:pStyle w:val="ListParagraph"/>
        <w:numPr>
          <w:ilvl w:val="0"/>
          <w:numId w:val="13"/>
        </w:numPr>
        <w:spacing w:line="360" w:lineRule="auto"/>
        <w:rPr>
          <w:b/>
        </w:rPr>
      </w:pPr>
      <w:bookmarkStart w:id="34" w:name="_Ref253573165"/>
      <w:r w:rsidRPr="00CE2246">
        <w:rPr>
          <w:b/>
        </w:rPr>
        <w:t xml:space="preserve">DEVELOPED DOCUMENTS / CONTRACTS </w:t>
      </w:r>
      <w:r w:rsidRPr="00CE2246">
        <w:t>[FROM SECTION</w:t>
      </w:r>
      <w:r w:rsidR="00642777">
        <w:t xml:space="preserve"> </w:t>
      </w:r>
      <w:r w:rsidR="00025BC8">
        <w:t>H</w:t>
      </w:r>
      <w:r w:rsidRPr="00CE2246">
        <w:t>]</w:t>
      </w:r>
      <w:bookmarkEnd w:id="34"/>
    </w:p>
    <w:p w14:paraId="68392104" w14:textId="77777777" w:rsidR="00EF458D" w:rsidRDefault="00EF458D" w:rsidP="00EF458D">
      <w:pPr>
        <w:spacing w:line="360" w:lineRule="auto"/>
      </w:pPr>
    </w:p>
    <w:p w14:paraId="72B47A2E" w14:textId="77777777" w:rsidR="00EF458D" w:rsidRDefault="00EF458D" w:rsidP="00EF458D">
      <w:pPr>
        <w:spacing w:line="360" w:lineRule="auto"/>
      </w:pPr>
    </w:p>
    <w:p w14:paraId="10C02DDA" w14:textId="77777777" w:rsidR="00EF458D" w:rsidRDefault="00EF458D" w:rsidP="00EF458D">
      <w:pPr>
        <w:spacing w:line="360" w:lineRule="auto"/>
      </w:pPr>
    </w:p>
    <w:p w14:paraId="37ABB07B" w14:textId="77777777" w:rsidR="00EF458D" w:rsidRDefault="00EF458D" w:rsidP="00EF458D">
      <w:pPr>
        <w:spacing w:line="360" w:lineRule="auto"/>
      </w:pPr>
    </w:p>
    <w:p w14:paraId="509E1F92" w14:textId="77777777" w:rsidR="00EF458D" w:rsidRDefault="00EF458D" w:rsidP="00EF458D">
      <w:pPr>
        <w:spacing w:line="360" w:lineRule="auto"/>
      </w:pPr>
    </w:p>
    <w:p w14:paraId="5D2E096A" w14:textId="77777777" w:rsidR="00EF458D" w:rsidRDefault="00EF458D" w:rsidP="00EF458D">
      <w:pPr>
        <w:spacing w:line="360" w:lineRule="auto"/>
      </w:pPr>
    </w:p>
    <w:p w14:paraId="4A2C1E7E" w14:textId="77777777" w:rsidR="00EF458D" w:rsidRDefault="00EF458D" w:rsidP="00EF458D">
      <w:pPr>
        <w:spacing w:line="360" w:lineRule="auto"/>
      </w:pPr>
    </w:p>
    <w:p w14:paraId="199AB2B3" w14:textId="77777777" w:rsidR="00EF458D" w:rsidRDefault="00EF458D" w:rsidP="00EF458D">
      <w:pPr>
        <w:spacing w:line="360" w:lineRule="auto"/>
      </w:pPr>
    </w:p>
    <w:p w14:paraId="5EC63838" w14:textId="77777777" w:rsidR="00EF458D" w:rsidRDefault="00EF458D" w:rsidP="00EF458D">
      <w:pPr>
        <w:spacing w:line="360" w:lineRule="auto"/>
      </w:pPr>
    </w:p>
    <w:p w14:paraId="7567A936" w14:textId="77777777" w:rsidR="00EF458D" w:rsidRDefault="00EF458D" w:rsidP="00EF458D">
      <w:pPr>
        <w:spacing w:line="360" w:lineRule="auto"/>
      </w:pPr>
    </w:p>
    <w:p w14:paraId="24D379E6" w14:textId="77777777" w:rsidR="00EF458D" w:rsidRDefault="00EF458D" w:rsidP="00EF458D">
      <w:pPr>
        <w:spacing w:line="360" w:lineRule="auto"/>
      </w:pPr>
    </w:p>
    <w:p w14:paraId="5FF83B01" w14:textId="77777777" w:rsidR="00EF458D" w:rsidRDefault="00EF458D" w:rsidP="00EF458D">
      <w:pPr>
        <w:spacing w:line="360" w:lineRule="auto"/>
      </w:pPr>
    </w:p>
    <w:p w14:paraId="50FC7605" w14:textId="77777777" w:rsidR="00EF458D" w:rsidRDefault="00EF458D" w:rsidP="00EF458D">
      <w:pPr>
        <w:spacing w:line="360" w:lineRule="auto"/>
      </w:pPr>
    </w:p>
    <w:p w14:paraId="004883CC" w14:textId="77777777" w:rsidR="00EF458D" w:rsidRDefault="00EF458D" w:rsidP="00EF458D">
      <w:pPr>
        <w:spacing w:line="360" w:lineRule="auto"/>
      </w:pPr>
    </w:p>
    <w:p w14:paraId="78F4E4C0" w14:textId="77777777" w:rsidR="00EF458D" w:rsidRDefault="00EF458D" w:rsidP="00EF458D">
      <w:pPr>
        <w:spacing w:line="360" w:lineRule="auto"/>
      </w:pPr>
    </w:p>
    <w:p w14:paraId="65F88A11" w14:textId="77777777" w:rsidR="00EF458D" w:rsidRDefault="00EF458D" w:rsidP="00EF458D">
      <w:pPr>
        <w:spacing w:line="360" w:lineRule="auto"/>
      </w:pPr>
    </w:p>
    <w:p w14:paraId="0AD5A132" w14:textId="77777777" w:rsidR="00EF458D" w:rsidRDefault="00EF458D" w:rsidP="00EF458D">
      <w:pPr>
        <w:spacing w:line="360" w:lineRule="auto"/>
      </w:pPr>
    </w:p>
    <w:p w14:paraId="4095A7AC" w14:textId="77777777" w:rsidR="00EF458D" w:rsidRDefault="00EF458D" w:rsidP="00EF458D">
      <w:pPr>
        <w:spacing w:line="360" w:lineRule="auto"/>
      </w:pPr>
    </w:p>
    <w:p w14:paraId="484E4747" w14:textId="77777777" w:rsidR="00EF458D" w:rsidRDefault="00EF458D" w:rsidP="00EF458D">
      <w:pPr>
        <w:spacing w:line="360" w:lineRule="auto"/>
      </w:pPr>
    </w:p>
    <w:p w14:paraId="7E1147CE" w14:textId="77777777" w:rsidR="00EF458D" w:rsidRDefault="00EF458D" w:rsidP="00EF458D">
      <w:pPr>
        <w:spacing w:line="360" w:lineRule="auto"/>
      </w:pPr>
    </w:p>
    <w:p w14:paraId="77FCA1F1" w14:textId="77777777" w:rsidR="00EF458D" w:rsidRDefault="00EF458D" w:rsidP="00EF458D">
      <w:pPr>
        <w:spacing w:line="360" w:lineRule="auto"/>
      </w:pPr>
    </w:p>
    <w:p w14:paraId="31DDA159" w14:textId="77777777" w:rsidR="00EF458D" w:rsidRPr="00EF458D" w:rsidRDefault="00EF458D" w:rsidP="00EF458D">
      <w:pPr>
        <w:spacing w:line="360" w:lineRule="auto"/>
        <w:rPr>
          <w:b/>
        </w:rPr>
      </w:pPr>
    </w:p>
    <w:sectPr w:rsidR="00EF458D" w:rsidRPr="00EF458D" w:rsidSect="00B424A6">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5F93F1F" w14:textId="77777777" w:rsidR="00104F31" w:rsidRDefault="00104F31" w:rsidP="00577518">
      <w:r>
        <w:separator/>
      </w:r>
    </w:p>
  </w:endnote>
  <w:endnote w:type="continuationSeparator" w:id="0">
    <w:p w14:paraId="4B3F765D" w14:textId="77777777" w:rsidR="00104F31" w:rsidRDefault="00104F31" w:rsidP="0057751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W1)">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A00002EF" w:usb1="4000004B"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40" w:type="pct"/>
      <w:tblBorders>
        <w:top w:val="single" w:sz="4" w:space="0" w:color="17365D"/>
      </w:tblBorders>
      <w:shd w:val="clear" w:color="auto" w:fill="000000" w:themeFill="text1"/>
      <w:tblCellMar>
        <w:left w:w="0" w:type="dxa"/>
        <w:right w:w="0" w:type="dxa"/>
      </w:tblCellMar>
      <w:tblLook w:val="04A0" w:firstRow="1" w:lastRow="0" w:firstColumn="1" w:lastColumn="0" w:noHBand="0" w:noVBand="1"/>
    </w:tblPr>
    <w:tblGrid>
      <w:gridCol w:w="788"/>
      <w:gridCol w:w="7920"/>
      <w:gridCol w:w="727"/>
    </w:tblGrid>
    <w:tr w:rsidR="00B424A6" w:rsidRPr="00D9311F" w14:paraId="6061E531" w14:textId="77777777" w:rsidTr="00B424A6">
      <w:trPr>
        <w:trHeight w:val="576"/>
      </w:trPr>
      <w:tc>
        <w:tcPr>
          <w:tcW w:w="720" w:type="dxa"/>
          <w:shd w:val="clear" w:color="auto" w:fill="000000" w:themeFill="text1"/>
          <w:vAlign w:val="center"/>
        </w:tcPr>
        <w:p w14:paraId="30D4FB75" w14:textId="77777777" w:rsidR="00B424A6" w:rsidRPr="00272D5F" w:rsidRDefault="00B424A6" w:rsidP="00F53080">
          <w:pPr>
            <w:pStyle w:val="Footer"/>
            <w:ind w:left="-29"/>
            <w:rPr>
              <w:sz w:val="16"/>
              <w:szCs w:val="16"/>
            </w:rPr>
          </w:pPr>
          <w:r>
            <w:rPr>
              <w:noProof/>
            </w:rPr>
            <w:drawing>
              <wp:inline distT="0" distB="0" distL="0" distR="0" wp14:editId="426F140E">
                <wp:extent cx="485775" cy="449580"/>
                <wp:effectExtent l="19050" t="0" r="9525" b="0"/>
                <wp:docPr id="2" name="Picture 2" descr="LOGO_V02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V02_2.jpg"/>
                        <pic:cNvPicPr>
                          <a:picLocks noChangeAspect="1" noChangeArrowheads="1"/>
                        </pic:cNvPicPr>
                      </pic:nvPicPr>
                      <pic:blipFill>
                        <a:blip r:embed="rId1">
                          <a:grayscl/>
                        </a:blip>
                        <a:srcRect/>
                        <a:stretch>
                          <a:fillRect/>
                        </a:stretch>
                      </pic:blipFill>
                      <pic:spPr bwMode="auto">
                        <a:xfrm>
                          <a:off x="0" y="0"/>
                          <a:ext cx="485775" cy="449580"/>
                        </a:xfrm>
                        <a:prstGeom prst="rect">
                          <a:avLst/>
                        </a:prstGeom>
                        <a:noFill/>
                        <a:ln w="9525">
                          <a:noFill/>
                          <a:miter lim="800000"/>
                          <a:headEnd/>
                          <a:tailEnd/>
                        </a:ln>
                      </pic:spPr>
                    </pic:pic>
                  </a:graphicData>
                </a:graphic>
              </wp:inline>
            </w:drawing>
          </w:r>
        </w:p>
      </w:tc>
      <w:tc>
        <w:tcPr>
          <w:tcW w:w="7846" w:type="dxa"/>
          <w:shd w:val="clear" w:color="auto" w:fill="auto"/>
          <w:vAlign w:val="center"/>
        </w:tcPr>
        <w:p w14:paraId="75BF86A0" w14:textId="77777777" w:rsidR="00B424A6" w:rsidRPr="003E0BDB" w:rsidRDefault="00B424A6" w:rsidP="00396FF5">
          <w:pPr>
            <w:pStyle w:val="Footer"/>
            <w:jc w:val="center"/>
            <w:rPr>
              <w:smallCaps/>
              <w:sz w:val="20"/>
              <w:szCs w:val="16"/>
            </w:rPr>
          </w:pPr>
          <w:r w:rsidRPr="003E0BDB">
            <w:rPr>
              <w:smallCaps/>
              <w:sz w:val="20"/>
              <w:szCs w:val="16"/>
            </w:rPr>
            <w:t>B</w:t>
          </w:r>
          <w:r>
            <w:rPr>
              <w:smallCaps/>
              <w:sz w:val="20"/>
              <w:szCs w:val="16"/>
            </w:rPr>
            <w:t>uilding Information Modeling Project Execution Plan</w:t>
          </w:r>
        </w:p>
        <w:p w14:paraId="4F9CA122" w14:textId="77777777" w:rsidR="00B424A6" w:rsidRPr="00272D5F" w:rsidRDefault="00B424A6" w:rsidP="008D4D2B">
          <w:pPr>
            <w:pStyle w:val="Footer"/>
            <w:jc w:val="center"/>
            <w:rPr>
              <w:sz w:val="16"/>
              <w:szCs w:val="16"/>
            </w:rPr>
          </w:pPr>
          <w:r w:rsidRPr="003E0BDB">
            <w:rPr>
              <w:smallCaps/>
              <w:sz w:val="20"/>
              <w:szCs w:val="16"/>
            </w:rPr>
            <w:t>V</w:t>
          </w:r>
          <w:r>
            <w:rPr>
              <w:smallCaps/>
              <w:sz w:val="20"/>
              <w:szCs w:val="16"/>
            </w:rPr>
            <w:t>ersion 2.0</w:t>
          </w:r>
        </w:p>
      </w:tc>
      <w:tc>
        <w:tcPr>
          <w:tcW w:w="720" w:type="dxa"/>
          <w:shd w:val="clear" w:color="auto" w:fill="000000" w:themeFill="text1"/>
          <w:vAlign w:val="center"/>
        </w:tcPr>
        <w:p w14:paraId="46DE7CAD" w14:textId="77777777" w:rsidR="00B424A6" w:rsidRPr="00272D5F" w:rsidRDefault="00B424A6" w:rsidP="00396FF5">
          <w:pPr>
            <w:pStyle w:val="Header"/>
            <w:jc w:val="center"/>
            <w:rPr>
              <w:color w:val="FFFFFF"/>
            </w:rPr>
          </w:pPr>
          <w:r w:rsidRPr="00B424A6">
            <w:rPr>
              <w:color w:val="FFFFFF" w:themeColor="background1"/>
              <w:sz w:val="22"/>
            </w:rPr>
            <w:fldChar w:fldCharType="begin"/>
          </w:r>
          <w:r w:rsidRPr="00B424A6">
            <w:rPr>
              <w:color w:val="FFFFFF" w:themeColor="background1"/>
              <w:sz w:val="22"/>
            </w:rPr>
            <w:instrText xml:space="preserve"> PAGE    \* MERGEFORMAT </w:instrText>
          </w:r>
          <w:r w:rsidRPr="00B424A6">
            <w:rPr>
              <w:color w:val="FFFFFF" w:themeColor="background1"/>
              <w:sz w:val="22"/>
            </w:rPr>
            <w:fldChar w:fldCharType="separate"/>
          </w:r>
          <w:r w:rsidR="00B52195">
            <w:rPr>
              <w:noProof/>
              <w:color w:val="FFFFFF" w:themeColor="background1"/>
              <w:sz w:val="22"/>
            </w:rPr>
            <w:t>ii</w:t>
          </w:r>
          <w:r w:rsidRPr="00B424A6">
            <w:rPr>
              <w:color w:val="FFFFFF" w:themeColor="background1"/>
              <w:sz w:val="22"/>
            </w:rPr>
            <w:fldChar w:fldCharType="end"/>
          </w:r>
        </w:p>
      </w:tc>
    </w:tr>
  </w:tbl>
  <w:p w14:paraId="26A27BAB" w14:textId="77777777" w:rsidR="00B424A6" w:rsidRPr="00577518" w:rsidRDefault="00B424A6" w:rsidP="00577518">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A3405D6" w14:textId="77777777" w:rsidR="00104F31" w:rsidRDefault="00104F31" w:rsidP="00577518">
      <w:r>
        <w:separator/>
      </w:r>
    </w:p>
  </w:footnote>
  <w:footnote w:type="continuationSeparator" w:id="0">
    <w:p w14:paraId="0D57D55A" w14:textId="77777777" w:rsidR="00104F31" w:rsidRDefault="00104F31" w:rsidP="0057751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D4ECD2F" w14:textId="77777777" w:rsidR="00F53080" w:rsidRPr="00CF5EAE" w:rsidRDefault="00F53080" w:rsidP="009B24D9">
    <w:pPr>
      <w:pStyle w:val="Header"/>
    </w:pPr>
    <w:r w:rsidRPr="00CF5EAE">
      <w:t xml:space="preserve">[PROJECT TITLE] </w:t>
    </w:r>
    <w:r w:rsidRPr="00CF5EAE">
      <w:tab/>
    </w:r>
    <w:r w:rsidRPr="00CF5EAE">
      <w:tab/>
      <w:t xml:space="preserve"> [DATE]</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2C6E86"/>
    <w:multiLevelType w:val="hybridMultilevel"/>
    <w:tmpl w:val="D8DCF7FC"/>
    <w:lvl w:ilvl="0" w:tplc="7842FB00">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nsid w:val="075C750B"/>
    <w:multiLevelType w:val="hybridMultilevel"/>
    <w:tmpl w:val="D09A630A"/>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nsid w:val="15161D67"/>
    <w:multiLevelType w:val="hybridMultilevel"/>
    <w:tmpl w:val="4DB6CB6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nsid w:val="163A7721"/>
    <w:multiLevelType w:val="hybridMultilevel"/>
    <w:tmpl w:val="BD1C659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nsid w:val="22530565"/>
    <w:multiLevelType w:val="hybridMultilevel"/>
    <w:tmpl w:val="6A5A7E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2623119"/>
    <w:multiLevelType w:val="hybridMultilevel"/>
    <w:tmpl w:val="BD1C659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nsid w:val="33BD1661"/>
    <w:multiLevelType w:val="hybridMultilevel"/>
    <w:tmpl w:val="57527D0A"/>
    <w:lvl w:ilvl="0" w:tplc="0D6898FA">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nsid w:val="34014EF4"/>
    <w:multiLevelType w:val="hybridMultilevel"/>
    <w:tmpl w:val="1B3ADF16"/>
    <w:lvl w:ilvl="0" w:tplc="E7C05878">
      <w:start w:val="1"/>
      <w:numFmt w:val="decimal"/>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nsid w:val="38205628"/>
    <w:multiLevelType w:val="hybridMultilevel"/>
    <w:tmpl w:val="EBC0CA52"/>
    <w:lvl w:ilvl="0" w:tplc="962E0AFA">
      <w:start w:val="1"/>
      <w:numFmt w:val="decimal"/>
      <w:pStyle w:val="List1"/>
      <w:lvlText w:val="%1."/>
      <w:lvlJc w:val="left"/>
      <w:pPr>
        <w:ind w:left="360" w:hanging="360"/>
      </w:pPr>
      <w:rPr>
        <w:rFonts w:ascii="Arial" w:hAnsi="Arial" w:cs="Aria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nsid w:val="3B015AB5"/>
    <w:multiLevelType w:val="hybridMultilevel"/>
    <w:tmpl w:val="F886CDF4"/>
    <w:lvl w:ilvl="0" w:tplc="B238B466">
      <w:start w:val="1"/>
      <w:numFmt w:val="decimal"/>
      <w:lvlText w:val="%1."/>
      <w:lvlJc w:val="left"/>
      <w:pPr>
        <w:ind w:left="360" w:hanging="360"/>
      </w:pPr>
      <w:rPr>
        <w:rFonts w:ascii="Arial" w:hAnsi="Arial" w:cs="Arial" w:hint="default"/>
        <w:sz w:val="18"/>
        <w:szCs w:val="18"/>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nsid w:val="42491E1B"/>
    <w:multiLevelType w:val="hybridMultilevel"/>
    <w:tmpl w:val="F8848A90"/>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9">
      <w:start w:val="1"/>
      <w:numFmt w:val="lowerLetter"/>
      <w:lvlText w:val="%3."/>
      <w:lvlJc w:val="lef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nsid w:val="44342ED6"/>
    <w:multiLevelType w:val="hybridMultilevel"/>
    <w:tmpl w:val="BBE4B0E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nsid w:val="44454F0B"/>
    <w:multiLevelType w:val="hybridMultilevel"/>
    <w:tmpl w:val="B4C6856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45AE54E8"/>
    <w:multiLevelType w:val="hybridMultilevel"/>
    <w:tmpl w:val="64EC1C36"/>
    <w:lvl w:ilvl="0" w:tplc="04090015">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
    <w:nsid w:val="45C96F49"/>
    <w:multiLevelType w:val="hybridMultilevel"/>
    <w:tmpl w:val="1B3ADF16"/>
    <w:lvl w:ilvl="0" w:tplc="E7C05878">
      <w:start w:val="1"/>
      <w:numFmt w:val="decimal"/>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nsid w:val="4A560FD9"/>
    <w:multiLevelType w:val="hybridMultilevel"/>
    <w:tmpl w:val="BBE4B0E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nsid w:val="4E1B1669"/>
    <w:multiLevelType w:val="hybridMultilevel"/>
    <w:tmpl w:val="DE3EA80C"/>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50B215F4"/>
    <w:multiLevelType w:val="hybridMultilevel"/>
    <w:tmpl w:val="87543B56"/>
    <w:lvl w:ilvl="0" w:tplc="9D2C26E0">
      <w:start w:val="1"/>
      <w:numFmt w:val="decimal"/>
      <w:lvlText w:val="%1."/>
      <w:lvlJc w:val="left"/>
      <w:pPr>
        <w:ind w:left="360" w:hanging="360"/>
      </w:pPr>
      <w:rPr>
        <w:rFonts w:ascii="Arial (W1)" w:hAnsi="Arial (W1)" w:hint="default"/>
        <w:b/>
        <w:color w:val="auto"/>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nsid w:val="59084524"/>
    <w:multiLevelType w:val="hybridMultilevel"/>
    <w:tmpl w:val="F01AA7D4"/>
    <w:lvl w:ilvl="0" w:tplc="0409000F">
      <w:start w:val="1"/>
      <w:numFmt w:val="decimal"/>
      <w:lvlText w:val="%1."/>
      <w:lvlJc w:val="left"/>
      <w:pPr>
        <w:ind w:left="360" w:hanging="360"/>
      </w:pPr>
      <w:rPr>
        <w:rFonts w:hint="default"/>
        <w:color w:val="auto"/>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nsid w:val="6012553F"/>
    <w:multiLevelType w:val="hybridMultilevel"/>
    <w:tmpl w:val="09B6E904"/>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nsid w:val="631E3004"/>
    <w:multiLevelType w:val="hybridMultilevel"/>
    <w:tmpl w:val="4E7A382C"/>
    <w:lvl w:ilvl="0" w:tplc="D1CC147C">
      <w:start w:val="1"/>
      <w:numFmt w:val="upperLetter"/>
      <w:lvlText w:val="%1."/>
      <w:lvlJc w:val="left"/>
      <w:pPr>
        <w:ind w:left="1080" w:hanging="360"/>
      </w:pPr>
      <w:rPr>
        <w:rFonts w:hint="default"/>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
    <w:nsid w:val="647E7630"/>
    <w:multiLevelType w:val="hybridMultilevel"/>
    <w:tmpl w:val="DD663D0C"/>
    <w:lvl w:ilvl="0" w:tplc="0409001B">
      <w:start w:val="1"/>
      <w:numFmt w:val="lowerRoman"/>
      <w:lvlText w:val="%1."/>
      <w:lvlJc w:val="righ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651B1034"/>
    <w:multiLevelType w:val="hybridMultilevel"/>
    <w:tmpl w:val="DDBE3E26"/>
    <w:lvl w:ilvl="0" w:tplc="04090015">
      <w:start w:val="1"/>
      <w:numFmt w:val="upperLetter"/>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nsid w:val="66ED672D"/>
    <w:multiLevelType w:val="hybridMultilevel"/>
    <w:tmpl w:val="F8848A90"/>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9">
      <w:start w:val="1"/>
      <w:numFmt w:val="lowerLetter"/>
      <w:lvlText w:val="%3."/>
      <w:lvlJc w:val="lef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
    <w:nsid w:val="697E457C"/>
    <w:multiLevelType w:val="hybridMultilevel"/>
    <w:tmpl w:val="AC48D88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nsid w:val="71E959A7"/>
    <w:multiLevelType w:val="multilevel"/>
    <w:tmpl w:val="45CE7F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nsid w:val="72B55749"/>
    <w:multiLevelType w:val="hybridMultilevel"/>
    <w:tmpl w:val="5950E9DA"/>
    <w:lvl w:ilvl="0" w:tplc="392A67D2">
      <w:start w:val="1"/>
      <w:numFmt w:val="upperLetter"/>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
    <w:nsid w:val="7486128D"/>
    <w:multiLevelType w:val="hybridMultilevel"/>
    <w:tmpl w:val="4F4C7E0E"/>
    <w:lvl w:ilvl="0" w:tplc="82CA0308">
      <w:start w:val="1"/>
      <w:numFmt w:val="decimal"/>
      <w:lvlText w:val="%1."/>
      <w:lvlJc w:val="left"/>
      <w:pPr>
        <w:ind w:left="360" w:hanging="360"/>
      </w:pPr>
      <w:rPr>
        <w:rFonts w:ascii="Arial (W1)" w:hAnsi="Arial (W1)" w:hint="default"/>
        <w:b/>
        <w:color w:val="auto"/>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nsid w:val="749374E7"/>
    <w:multiLevelType w:val="hybridMultilevel"/>
    <w:tmpl w:val="9614E582"/>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nsid w:val="7CAE0012"/>
    <w:multiLevelType w:val="hybridMultilevel"/>
    <w:tmpl w:val="D9369EB2"/>
    <w:lvl w:ilvl="0" w:tplc="AD228A14">
      <w:start w:val="1"/>
      <w:numFmt w:val="decimal"/>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9"/>
  </w:num>
  <w:num w:numId="2">
    <w:abstractNumId w:val="8"/>
  </w:num>
  <w:num w:numId="3">
    <w:abstractNumId w:val="3"/>
  </w:num>
  <w:num w:numId="4">
    <w:abstractNumId w:val="28"/>
  </w:num>
  <w:num w:numId="5">
    <w:abstractNumId w:val="1"/>
  </w:num>
  <w:num w:numId="6">
    <w:abstractNumId w:val="11"/>
  </w:num>
  <w:num w:numId="7">
    <w:abstractNumId w:val="27"/>
  </w:num>
  <w:num w:numId="8">
    <w:abstractNumId w:val="20"/>
  </w:num>
  <w:num w:numId="9">
    <w:abstractNumId w:val="17"/>
  </w:num>
  <w:num w:numId="10">
    <w:abstractNumId w:val="16"/>
  </w:num>
  <w:num w:numId="11">
    <w:abstractNumId w:val="12"/>
  </w:num>
  <w:num w:numId="12">
    <w:abstractNumId w:val="6"/>
  </w:num>
  <w:num w:numId="13">
    <w:abstractNumId w:val="29"/>
  </w:num>
  <w:num w:numId="14">
    <w:abstractNumId w:val="24"/>
  </w:num>
  <w:num w:numId="15">
    <w:abstractNumId w:val="18"/>
  </w:num>
  <w:num w:numId="16">
    <w:abstractNumId w:val="10"/>
  </w:num>
  <w:num w:numId="17">
    <w:abstractNumId w:val="0"/>
  </w:num>
  <w:num w:numId="18">
    <w:abstractNumId w:val="26"/>
  </w:num>
  <w:num w:numId="19">
    <w:abstractNumId w:val="13"/>
  </w:num>
  <w:num w:numId="20">
    <w:abstractNumId w:val="21"/>
  </w:num>
  <w:num w:numId="21">
    <w:abstractNumId w:val="7"/>
  </w:num>
  <w:num w:numId="22">
    <w:abstractNumId w:val="22"/>
  </w:num>
  <w:num w:numId="23">
    <w:abstractNumId w:val="4"/>
  </w:num>
  <w:num w:numId="24">
    <w:abstractNumId w:val="15"/>
  </w:num>
  <w:num w:numId="25">
    <w:abstractNumId w:val="2"/>
  </w:num>
  <w:num w:numId="26">
    <w:abstractNumId w:val="23"/>
  </w:num>
  <w:num w:numId="27">
    <w:abstractNumId w:val="25"/>
  </w:num>
  <w:num w:numId="28">
    <w:abstractNumId w:val="14"/>
  </w:num>
  <w:num w:numId="29">
    <w:abstractNumId w:val="19"/>
  </w:num>
  <w:num w:numId="30">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attachedTemplate r:id="rId1"/>
  <w:defaultTabStop w:val="720"/>
  <w:drawingGridHorizontalSpacing w:val="9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77518"/>
    <w:rsid w:val="00003447"/>
    <w:rsid w:val="00007CF4"/>
    <w:rsid w:val="0001162C"/>
    <w:rsid w:val="000130AC"/>
    <w:rsid w:val="00024444"/>
    <w:rsid w:val="00025BC8"/>
    <w:rsid w:val="000263E6"/>
    <w:rsid w:val="00042968"/>
    <w:rsid w:val="0004603C"/>
    <w:rsid w:val="00050CB6"/>
    <w:rsid w:val="00060794"/>
    <w:rsid w:val="00062153"/>
    <w:rsid w:val="00070209"/>
    <w:rsid w:val="00070802"/>
    <w:rsid w:val="00073F56"/>
    <w:rsid w:val="00081703"/>
    <w:rsid w:val="000845EA"/>
    <w:rsid w:val="00084CF7"/>
    <w:rsid w:val="00085358"/>
    <w:rsid w:val="0009183D"/>
    <w:rsid w:val="000A6EE9"/>
    <w:rsid w:val="000B3952"/>
    <w:rsid w:val="000C1803"/>
    <w:rsid w:val="000C1EF9"/>
    <w:rsid w:val="000C3505"/>
    <w:rsid w:val="000D0A0D"/>
    <w:rsid w:val="000D5F2C"/>
    <w:rsid w:val="000E0B6E"/>
    <w:rsid w:val="000E12F3"/>
    <w:rsid w:val="000E1303"/>
    <w:rsid w:val="000E1DDB"/>
    <w:rsid w:val="000E2206"/>
    <w:rsid w:val="000E484D"/>
    <w:rsid w:val="000E68F3"/>
    <w:rsid w:val="000F7A7D"/>
    <w:rsid w:val="00104F31"/>
    <w:rsid w:val="0010529C"/>
    <w:rsid w:val="00112D2E"/>
    <w:rsid w:val="00115BDB"/>
    <w:rsid w:val="00116CA1"/>
    <w:rsid w:val="001216C9"/>
    <w:rsid w:val="001217C9"/>
    <w:rsid w:val="00141E25"/>
    <w:rsid w:val="00141FD4"/>
    <w:rsid w:val="0014471A"/>
    <w:rsid w:val="00162055"/>
    <w:rsid w:val="00162BDB"/>
    <w:rsid w:val="00167EF5"/>
    <w:rsid w:val="001718BA"/>
    <w:rsid w:val="00175B36"/>
    <w:rsid w:val="0018423B"/>
    <w:rsid w:val="001862C3"/>
    <w:rsid w:val="00186F92"/>
    <w:rsid w:val="001870F2"/>
    <w:rsid w:val="00187CAA"/>
    <w:rsid w:val="00194DFE"/>
    <w:rsid w:val="001B7943"/>
    <w:rsid w:val="001C048F"/>
    <w:rsid w:val="001C337D"/>
    <w:rsid w:val="001C7E3B"/>
    <w:rsid w:val="001E0461"/>
    <w:rsid w:val="001E32CC"/>
    <w:rsid w:val="001F0FEE"/>
    <w:rsid w:val="001F7927"/>
    <w:rsid w:val="00201B46"/>
    <w:rsid w:val="00211293"/>
    <w:rsid w:val="00213399"/>
    <w:rsid w:val="0023488A"/>
    <w:rsid w:val="00247B21"/>
    <w:rsid w:val="00267E0E"/>
    <w:rsid w:val="00277F79"/>
    <w:rsid w:val="0029696D"/>
    <w:rsid w:val="002A05B1"/>
    <w:rsid w:val="002A260E"/>
    <w:rsid w:val="002C0A54"/>
    <w:rsid w:val="002C5DE3"/>
    <w:rsid w:val="002D6255"/>
    <w:rsid w:val="002E2EEB"/>
    <w:rsid w:val="002F2E81"/>
    <w:rsid w:val="002F42D7"/>
    <w:rsid w:val="002F57A9"/>
    <w:rsid w:val="003258A8"/>
    <w:rsid w:val="00331BC9"/>
    <w:rsid w:val="003320F5"/>
    <w:rsid w:val="00333E60"/>
    <w:rsid w:val="00350D08"/>
    <w:rsid w:val="00360394"/>
    <w:rsid w:val="0036611D"/>
    <w:rsid w:val="00367B63"/>
    <w:rsid w:val="00367BBD"/>
    <w:rsid w:val="00367C5F"/>
    <w:rsid w:val="00373A5D"/>
    <w:rsid w:val="00382A3C"/>
    <w:rsid w:val="00396FF5"/>
    <w:rsid w:val="003A0FB6"/>
    <w:rsid w:val="003A10C6"/>
    <w:rsid w:val="003A2B7C"/>
    <w:rsid w:val="003A426B"/>
    <w:rsid w:val="003A71B4"/>
    <w:rsid w:val="003B100E"/>
    <w:rsid w:val="003E0BDB"/>
    <w:rsid w:val="003E1F4F"/>
    <w:rsid w:val="003E5027"/>
    <w:rsid w:val="003E72C3"/>
    <w:rsid w:val="003F5905"/>
    <w:rsid w:val="003F5DD4"/>
    <w:rsid w:val="003F6067"/>
    <w:rsid w:val="00402C26"/>
    <w:rsid w:val="004032B8"/>
    <w:rsid w:val="004117FD"/>
    <w:rsid w:val="00413C59"/>
    <w:rsid w:val="00422F6B"/>
    <w:rsid w:val="004344E0"/>
    <w:rsid w:val="004379FF"/>
    <w:rsid w:val="00445549"/>
    <w:rsid w:val="00450C75"/>
    <w:rsid w:val="00462238"/>
    <w:rsid w:val="0046226E"/>
    <w:rsid w:val="004647DF"/>
    <w:rsid w:val="00477FE8"/>
    <w:rsid w:val="0048672C"/>
    <w:rsid w:val="00494A91"/>
    <w:rsid w:val="004963CE"/>
    <w:rsid w:val="004A1457"/>
    <w:rsid w:val="004A3C22"/>
    <w:rsid w:val="004B3C2C"/>
    <w:rsid w:val="004B7EB6"/>
    <w:rsid w:val="004E09AD"/>
    <w:rsid w:val="004E1259"/>
    <w:rsid w:val="004F21B5"/>
    <w:rsid w:val="004F3E2E"/>
    <w:rsid w:val="005005F0"/>
    <w:rsid w:val="00504676"/>
    <w:rsid w:val="0050523C"/>
    <w:rsid w:val="005066AB"/>
    <w:rsid w:val="0050781D"/>
    <w:rsid w:val="00513805"/>
    <w:rsid w:val="00522082"/>
    <w:rsid w:val="00531C24"/>
    <w:rsid w:val="00534F74"/>
    <w:rsid w:val="0053734D"/>
    <w:rsid w:val="00544505"/>
    <w:rsid w:val="00546E53"/>
    <w:rsid w:val="005578FD"/>
    <w:rsid w:val="00560423"/>
    <w:rsid w:val="00561D67"/>
    <w:rsid w:val="00566484"/>
    <w:rsid w:val="00572B75"/>
    <w:rsid w:val="005764B9"/>
    <w:rsid w:val="00577518"/>
    <w:rsid w:val="00595B6A"/>
    <w:rsid w:val="005A3468"/>
    <w:rsid w:val="005A48FD"/>
    <w:rsid w:val="005B19D5"/>
    <w:rsid w:val="005B3DAC"/>
    <w:rsid w:val="005C34CE"/>
    <w:rsid w:val="005C5CF5"/>
    <w:rsid w:val="005D74B2"/>
    <w:rsid w:val="005D7C8C"/>
    <w:rsid w:val="005E2176"/>
    <w:rsid w:val="005E7D48"/>
    <w:rsid w:val="005F108B"/>
    <w:rsid w:val="005F3A70"/>
    <w:rsid w:val="00606E53"/>
    <w:rsid w:val="00610491"/>
    <w:rsid w:val="00612648"/>
    <w:rsid w:val="006161B4"/>
    <w:rsid w:val="00620D2D"/>
    <w:rsid w:val="006229B1"/>
    <w:rsid w:val="00625125"/>
    <w:rsid w:val="00634BF9"/>
    <w:rsid w:val="00635A14"/>
    <w:rsid w:val="00642777"/>
    <w:rsid w:val="0064547C"/>
    <w:rsid w:val="006462D6"/>
    <w:rsid w:val="006501FD"/>
    <w:rsid w:val="00650C41"/>
    <w:rsid w:val="006510DB"/>
    <w:rsid w:val="00652BE0"/>
    <w:rsid w:val="006540D2"/>
    <w:rsid w:val="00672DAA"/>
    <w:rsid w:val="00676615"/>
    <w:rsid w:val="006918EC"/>
    <w:rsid w:val="006923C2"/>
    <w:rsid w:val="00697676"/>
    <w:rsid w:val="006A5FF4"/>
    <w:rsid w:val="006B13AF"/>
    <w:rsid w:val="006B62CB"/>
    <w:rsid w:val="006B76C1"/>
    <w:rsid w:val="006C2480"/>
    <w:rsid w:val="006D5F1B"/>
    <w:rsid w:val="006E0307"/>
    <w:rsid w:val="006E375C"/>
    <w:rsid w:val="006E5BBF"/>
    <w:rsid w:val="006F12B0"/>
    <w:rsid w:val="006F1EB0"/>
    <w:rsid w:val="007111B4"/>
    <w:rsid w:val="0071537D"/>
    <w:rsid w:val="007155E1"/>
    <w:rsid w:val="0071725D"/>
    <w:rsid w:val="007328B7"/>
    <w:rsid w:val="00735F69"/>
    <w:rsid w:val="007365A0"/>
    <w:rsid w:val="00737701"/>
    <w:rsid w:val="00740281"/>
    <w:rsid w:val="00740B75"/>
    <w:rsid w:val="00746D76"/>
    <w:rsid w:val="00752940"/>
    <w:rsid w:val="007544DF"/>
    <w:rsid w:val="00756C4A"/>
    <w:rsid w:val="00760850"/>
    <w:rsid w:val="007700BF"/>
    <w:rsid w:val="00774577"/>
    <w:rsid w:val="00780575"/>
    <w:rsid w:val="007812B2"/>
    <w:rsid w:val="007857DE"/>
    <w:rsid w:val="00790B07"/>
    <w:rsid w:val="007A07BC"/>
    <w:rsid w:val="007C6932"/>
    <w:rsid w:val="007F1153"/>
    <w:rsid w:val="007F64AB"/>
    <w:rsid w:val="007F7CB0"/>
    <w:rsid w:val="0080125A"/>
    <w:rsid w:val="00802F1F"/>
    <w:rsid w:val="00803C2A"/>
    <w:rsid w:val="00815077"/>
    <w:rsid w:val="00822C12"/>
    <w:rsid w:val="00824A47"/>
    <w:rsid w:val="00827568"/>
    <w:rsid w:val="008317AB"/>
    <w:rsid w:val="00831913"/>
    <w:rsid w:val="00833EFC"/>
    <w:rsid w:val="00837CB3"/>
    <w:rsid w:val="008466F6"/>
    <w:rsid w:val="0086085E"/>
    <w:rsid w:val="00860EF6"/>
    <w:rsid w:val="008723C6"/>
    <w:rsid w:val="008859D8"/>
    <w:rsid w:val="00890143"/>
    <w:rsid w:val="00890303"/>
    <w:rsid w:val="0089388F"/>
    <w:rsid w:val="0089768D"/>
    <w:rsid w:val="008A024C"/>
    <w:rsid w:val="008A3F96"/>
    <w:rsid w:val="008A421D"/>
    <w:rsid w:val="008B3C92"/>
    <w:rsid w:val="008B5CC3"/>
    <w:rsid w:val="008B6D69"/>
    <w:rsid w:val="008C5304"/>
    <w:rsid w:val="008C5762"/>
    <w:rsid w:val="008D019C"/>
    <w:rsid w:val="008D4D2B"/>
    <w:rsid w:val="008D57AD"/>
    <w:rsid w:val="008E046A"/>
    <w:rsid w:val="008E1124"/>
    <w:rsid w:val="008E41B0"/>
    <w:rsid w:val="008F099B"/>
    <w:rsid w:val="009014BC"/>
    <w:rsid w:val="009025D7"/>
    <w:rsid w:val="0090362D"/>
    <w:rsid w:val="00903BC8"/>
    <w:rsid w:val="009102A3"/>
    <w:rsid w:val="00910383"/>
    <w:rsid w:val="009149A8"/>
    <w:rsid w:val="009178FD"/>
    <w:rsid w:val="00921DFE"/>
    <w:rsid w:val="0092401E"/>
    <w:rsid w:val="009278AB"/>
    <w:rsid w:val="00930802"/>
    <w:rsid w:val="00933B22"/>
    <w:rsid w:val="009434AB"/>
    <w:rsid w:val="00946E03"/>
    <w:rsid w:val="00956CC0"/>
    <w:rsid w:val="009626E3"/>
    <w:rsid w:val="00984251"/>
    <w:rsid w:val="009A108F"/>
    <w:rsid w:val="009A5350"/>
    <w:rsid w:val="009A6083"/>
    <w:rsid w:val="009B24D9"/>
    <w:rsid w:val="009B60B5"/>
    <w:rsid w:val="009C077B"/>
    <w:rsid w:val="009C3C18"/>
    <w:rsid w:val="009C6E8B"/>
    <w:rsid w:val="009E0E91"/>
    <w:rsid w:val="009F5475"/>
    <w:rsid w:val="00A002A9"/>
    <w:rsid w:val="00A20672"/>
    <w:rsid w:val="00A20FCE"/>
    <w:rsid w:val="00A25B0F"/>
    <w:rsid w:val="00A30C46"/>
    <w:rsid w:val="00A67047"/>
    <w:rsid w:val="00A76472"/>
    <w:rsid w:val="00AB5900"/>
    <w:rsid w:val="00AB6D80"/>
    <w:rsid w:val="00AB7D25"/>
    <w:rsid w:val="00AD0993"/>
    <w:rsid w:val="00AD3607"/>
    <w:rsid w:val="00AD5CBB"/>
    <w:rsid w:val="00AD61D8"/>
    <w:rsid w:val="00AE0316"/>
    <w:rsid w:val="00AE03CC"/>
    <w:rsid w:val="00AE22BD"/>
    <w:rsid w:val="00AE6EBE"/>
    <w:rsid w:val="00AF2592"/>
    <w:rsid w:val="00AF317D"/>
    <w:rsid w:val="00AF5732"/>
    <w:rsid w:val="00B062A9"/>
    <w:rsid w:val="00B24332"/>
    <w:rsid w:val="00B24648"/>
    <w:rsid w:val="00B30EFA"/>
    <w:rsid w:val="00B31549"/>
    <w:rsid w:val="00B4034B"/>
    <w:rsid w:val="00B419FA"/>
    <w:rsid w:val="00B424A6"/>
    <w:rsid w:val="00B42BED"/>
    <w:rsid w:val="00B52195"/>
    <w:rsid w:val="00B530E9"/>
    <w:rsid w:val="00B54C34"/>
    <w:rsid w:val="00B561DE"/>
    <w:rsid w:val="00B577B7"/>
    <w:rsid w:val="00B7180F"/>
    <w:rsid w:val="00B71895"/>
    <w:rsid w:val="00B74DBB"/>
    <w:rsid w:val="00B80E28"/>
    <w:rsid w:val="00B90F09"/>
    <w:rsid w:val="00B93F5D"/>
    <w:rsid w:val="00BA78CD"/>
    <w:rsid w:val="00BB2326"/>
    <w:rsid w:val="00BB4F59"/>
    <w:rsid w:val="00BB6659"/>
    <w:rsid w:val="00BB6BF9"/>
    <w:rsid w:val="00BC13F2"/>
    <w:rsid w:val="00BC21E6"/>
    <w:rsid w:val="00BC57C5"/>
    <w:rsid w:val="00BD5690"/>
    <w:rsid w:val="00BE2E58"/>
    <w:rsid w:val="00BE36A0"/>
    <w:rsid w:val="00BE39C8"/>
    <w:rsid w:val="00C004E2"/>
    <w:rsid w:val="00C41B76"/>
    <w:rsid w:val="00C429ED"/>
    <w:rsid w:val="00C43CF5"/>
    <w:rsid w:val="00C46892"/>
    <w:rsid w:val="00C50C52"/>
    <w:rsid w:val="00C535A2"/>
    <w:rsid w:val="00C545BF"/>
    <w:rsid w:val="00C5628A"/>
    <w:rsid w:val="00C7611C"/>
    <w:rsid w:val="00C8359A"/>
    <w:rsid w:val="00C8374E"/>
    <w:rsid w:val="00C93E49"/>
    <w:rsid w:val="00C97B7F"/>
    <w:rsid w:val="00CA3C74"/>
    <w:rsid w:val="00CA6912"/>
    <w:rsid w:val="00CB0262"/>
    <w:rsid w:val="00CB366A"/>
    <w:rsid w:val="00CB3A1F"/>
    <w:rsid w:val="00CD01D0"/>
    <w:rsid w:val="00CE054F"/>
    <w:rsid w:val="00CE2246"/>
    <w:rsid w:val="00CF363C"/>
    <w:rsid w:val="00CF4806"/>
    <w:rsid w:val="00CF5D6A"/>
    <w:rsid w:val="00CF5EAE"/>
    <w:rsid w:val="00CF7404"/>
    <w:rsid w:val="00D01B84"/>
    <w:rsid w:val="00D03B31"/>
    <w:rsid w:val="00D22B05"/>
    <w:rsid w:val="00D267EC"/>
    <w:rsid w:val="00D6157B"/>
    <w:rsid w:val="00D7081B"/>
    <w:rsid w:val="00D71562"/>
    <w:rsid w:val="00D852C4"/>
    <w:rsid w:val="00D865F3"/>
    <w:rsid w:val="00D930ED"/>
    <w:rsid w:val="00D93D9B"/>
    <w:rsid w:val="00D94702"/>
    <w:rsid w:val="00DA0009"/>
    <w:rsid w:val="00DA1B2D"/>
    <w:rsid w:val="00DA42A3"/>
    <w:rsid w:val="00DA51B6"/>
    <w:rsid w:val="00DA587A"/>
    <w:rsid w:val="00DA589D"/>
    <w:rsid w:val="00DC23D3"/>
    <w:rsid w:val="00DD5BF8"/>
    <w:rsid w:val="00DE72B6"/>
    <w:rsid w:val="00E21F6A"/>
    <w:rsid w:val="00E30F06"/>
    <w:rsid w:val="00E3330E"/>
    <w:rsid w:val="00E34B7B"/>
    <w:rsid w:val="00E41377"/>
    <w:rsid w:val="00E51323"/>
    <w:rsid w:val="00E5468A"/>
    <w:rsid w:val="00E66C34"/>
    <w:rsid w:val="00E67835"/>
    <w:rsid w:val="00E7663C"/>
    <w:rsid w:val="00E87A08"/>
    <w:rsid w:val="00E956CA"/>
    <w:rsid w:val="00EA5BAF"/>
    <w:rsid w:val="00EA7230"/>
    <w:rsid w:val="00EB0F88"/>
    <w:rsid w:val="00EB1224"/>
    <w:rsid w:val="00EB65DB"/>
    <w:rsid w:val="00EC1F4B"/>
    <w:rsid w:val="00EC263C"/>
    <w:rsid w:val="00EC5897"/>
    <w:rsid w:val="00ED4801"/>
    <w:rsid w:val="00ED4CC8"/>
    <w:rsid w:val="00ED57C8"/>
    <w:rsid w:val="00ED7D7F"/>
    <w:rsid w:val="00EE71F7"/>
    <w:rsid w:val="00EF06FC"/>
    <w:rsid w:val="00EF458D"/>
    <w:rsid w:val="00F016A8"/>
    <w:rsid w:val="00F0409A"/>
    <w:rsid w:val="00F06081"/>
    <w:rsid w:val="00F06F5C"/>
    <w:rsid w:val="00F11123"/>
    <w:rsid w:val="00F14002"/>
    <w:rsid w:val="00F229B0"/>
    <w:rsid w:val="00F230B4"/>
    <w:rsid w:val="00F24149"/>
    <w:rsid w:val="00F26839"/>
    <w:rsid w:val="00F2689A"/>
    <w:rsid w:val="00F32AB3"/>
    <w:rsid w:val="00F4700F"/>
    <w:rsid w:val="00F53080"/>
    <w:rsid w:val="00F53FEE"/>
    <w:rsid w:val="00F54217"/>
    <w:rsid w:val="00F54673"/>
    <w:rsid w:val="00F56622"/>
    <w:rsid w:val="00F60667"/>
    <w:rsid w:val="00F60B7B"/>
    <w:rsid w:val="00F62011"/>
    <w:rsid w:val="00F70515"/>
    <w:rsid w:val="00F70E12"/>
    <w:rsid w:val="00F84499"/>
    <w:rsid w:val="00FA6531"/>
    <w:rsid w:val="00FB6F6B"/>
    <w:rsid w:val="00FB7349"/>
    <w:rsid w:val="00FD00D6"/>
    <w:rsid w:val="00FD4F78"/>
    <w:rsid w:val="00FD784C"/>
    <w:rsid w:val="00FE1DBE"/>
    <w:rsid w:val="00FE6312"/>
    <w:rsid w:val="00FE74B2"/>
    <w:rsid w:val="00FE7B09"/>
    <w:rsid w:val="00FF7DF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17939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Arial" w:eastAsia="Calibri" w:hAnsi="Arial" w:cs="Arial"/>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42777"/>
    <w:pPr>
      <w:jc w:val="both"/>
    </w:pPr>
    <w:rPr>
      <w:sz w:val="18"/>
      <w:szCs w:val="22"/>
    </w:rPr>
  </w:style>
  <w:style w:type="paragraph" w:styleId="Heading1">
    <w:name w:val="heading 1"/>
    <w:basedOn w:val="Normal"/>
    <w:next w:val="Normal"/>
    <w:link w:val="Heading1Char"/>
    <w:uiPriority w:val="9"/>
    <w:qFormat/>
    <w:rsid w:val="00F06081"/>
    <w:pPr>
      <w:keepNext/>
      <w:keepLines/>
      <w:spacing w:before="480"/>
      <w:outlineLvl w:val="0"/>
    </w:pPr>
    <w:rPr>
      <w:rFonts w:ascii="Cambria" w:eastAsia="Times New Roman" w:hAnsi="Cambria" w:cs="Times New Roman"/>
      <w:b/>
      <w:bCs/>
      <w:color w:val="365F91"/>
      <w:sz w:val="28"/>
      <w:szCs w:val="28"/>
    </w:rPr>
  </w:style>
  <w:style w:type="paragraph" w:styleId="Heading2">
    <w:name w:val="heading 2"/>
    <w:basedOn w:val="Normal"/>
    <w:next w:val="Normal"/>
    <w:link w:val="Heading2Char"/>
    <w:uiPriority w:val="9"/>
    <w:semiHidden/>
    <w:unhideWhenUsed/>
    <w:qFormat/>
    <w:rsid w:val="00CF4806"/>
    <w:pPr>
      <w:keepNext/>
      <w:spacing w:before="240" w:after="60"/>
      <w:outlineLvl w:val="1"/>
    </w:pPr>
    <w:rPr>
      <w:rFonts w:ascii="Cambria" w:eastAsia="Times New Roman" w:hAnsi="Cambria" w:cs="Times New Roman"/>
      <w:b/>
      <w:bCs/>
      <w:i/>
      <w:i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577518"/>
    <w:pPr>
      <w:tabs>
        <w:tab w:val="center" w:pos="4680"/>
        <w:tab w:val="right" w:pos="9360"/>
      </w:tabs>
    </w:pPr>
  </w:style>
  <w:style w:type="character" w:customStyle="1" w:styleId="HeaderChar">
    <w:name w:val="Header Char"/>
    <w:basedOn w:val="DefaultParagraphFont"/>
    <w:link w:val="Header"/>
    <w:uiPriority w:val="99"/>
    <w:rsid w:val="00577518"/>
  </w:style>
  <w:style w:type="paragraph" w:styleId="Footer">
    <w:name w:val="footer"/>
    <w:basedOn w:val="Normal"/>
    <w:link w:val="FooterChar"/>
    <w:uiPriority w:val="99"/>
    <w:unhideWhenUsed/>
    <w:rsid w:val="00577518"/>
    <w:pPr>
      <w:tabs>
        <w:tab w:val="center" w:pos="4680"/>
        <w:tab w:val="right" w:pos="9360"/>
      </w:tabs>
    </w:pPr>
  </w:style>
  <w:style w:type="character" w:customStyle="1" w:styleId="FooterChar">
    <w:name w:val="Footer Char"/>
    <w:basedOn w:val="DefaultParagraphFont"/>
    <w:link w:val="Footer"/>
    <w:uiPriority w:val="99"/>
    <w:rsid w:val="00577518"/>
  </w:style>
  <w:style w:type="paragraph" w:styleId="BalloonText">
    <w:name w:val="Balloon Text"/>
    <w:basedOn w:val="Normal"/>
    <w:link w:val="BalloonTextChar"/>
    <w:uiPriority w:val="99"/>
    <w:semiHidden/>
    <w:unhideWhenUsed/>
    <w:rsid w:val="00577518"/>
    <w:rPr>
      <w:rFonts w:ascii="Tahoma" w:hAnsi="Tahoma" w:cs="Times New Roman"/>
      <w:sz w:val="16"/>
      <w:szCs w:val="16"/>
    </w:rPr>
  </w:style>
  <w:style w:type="character" w:customStyle="1" w:styleId="BalloonTextChar">
    <w:name w:val="Balloon Text Char"/>
    <w:link w:val="BalloonText"/>
    <w:uiPriority w:val="99"/>
    <w:semiHidden/>
    <w:rsid w:val="00577518"/>
    <w:rPr>
      <w:rFonts w:ascii="Tahoma" w:hAnsi="Tahoma" w:cs="Tahoma"/>
      <w:sz w:val="16"/>
      <w:szCs w:val="16"/>
    </w:rPr>
  </w:style>
  <w:style w:type="paragraph" w:customStyle="1" w:styleId="Style1">
    <w:name w:val="Style1"/>
    <w:basedOn w:val="Normal"/>
    <w:link w:val="Style1Char"/>
    <w:autoRedefine/>
    <w:qFormat/>
    <w:rsid w:val="00EC263C"/>
    <w:pPr>
      <w:pBdr>
        <w:left w:val="threeDEngrave" w:sz="24" w:space="4" w:color="auto"/>
        <w:bottom w:val="single" w:sz="4" w:space="1" w:color="17365D"/>
      </w:pBdr>
      <w:spacing w:after="120"/>
      <w:outlineLvl w:val="0"/>
    </w:pPr>
    <w:rPr>
      <w:rFonts w:ascii="Arial (W1)" w:hAnsi="Arial (W1)" w:cs="Times New Roman"/>
      <w:b/>
      <w:caps/>
      <w:sz w:val="20"/>
    </w:rPr>
  </w:style>
  <w:style w:type="paragraph" w:styleId="ListParagraph">
    <w:name w:val="List Paragraph"/>
    <w:basedOn w:val="Normal"/>
    <w:link w:val="ListParagraphChar"/>
    <w:uiPriority w:val="34"/>
    <w:qFormat/>
    <w:rsid w:val="006918EC"/>
    <w:pPr>
      <w:ind w:left="720"/>
      <w:contextualSpacing/>
    </w:pPr>
    <w:rPr>
      <w:rFonts w:cs="Times New Roman"/>
    </w:rPr>
  </w:style>
  <w:style w:type="character" w:customStyle="1" w:styleId="Style1Char">
    <w:name w:val="Style1 Char"/>
    <w:link w:val="Style1"/>
    <w:rsid w:val="00EC263C"/>
    <w:rPr>
      <w:rFonts w:ascii="Arial (W1)" w:hAnsi="Arial (W1)" w:cs="Times New Roman"/>
      <w:b/>
      <w:caps/>
      <w:szCs w:val="22"/>
    </w:rPr>
  </w:style>
  <w:style w:type="paragraph" w:styleId="NoSpacing">
    <w:name w:val="No Spacing"/>
    <w:link w:val="NoSpacingChar"/>
    <w:uiPriority w:val="1"/>
    <w:qFormat/>
    <w:rsid w:val="009149A8"/>
    <w:rPr>
      <w:sz w:val="18"/>
      <w:szCs w:val="22"/>
    </w:rPr>
  </w:style>
  <w:style w:type="table" w:styleId="TableGrid">
    <w:name w:val="Table Grid"/>
    <w:basedOn w:val="TableNormal"/>
    <w:uiPriority w:val="59"/>
    <w:rsid w:val="009149A8"/>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FootnoteText">
    <w:name w:val="footnote text"/>
    <w:basedOn w:val="Normal"/>
    <w:link w:val="FootnoteTextChar"/>
    <w:uiPriority w:val="99"/>
    <w:semiHidden/>
    <w:unhideWhenUsed/>
    <w:rsid w:val="00A76472"/>
    <w:rPr>
      <w:rFonts w:ascii="Calibri" w:eastAsia="Times New Roman" w:hAnsi="Calibri" w:cs="Times New Roman"/>
      <w:iCs/>
      <w:sz w:val="20"/>
      <w:szCs w:val="20"/>
      <w:lang w:bidi="en-US"/>
    </w:rPr>
  </w:style>
  <w:style w:type="character" w:customStyle="1" w:styleId="FootnoteTextChar">
    <w:name w:val="Footnote Text Char"/>
    <w:link w:val="FootnoteText"/>
    <w:uiPriority w:val="99"/>
    <w:semiHidden/>
    <w:rsid w:val="00A76472"/>
    <w:rPr>
      <w:rFonts w:ascii="Calibri" w:eastAsia="Times New Roman" w:hAnsi="Calibri" w:cs="Times New Roman"/>
      <w:iCs/>
      <w:sz w:val="20"/>
      <w:szCs w:val="20"/>
      <w:lang w:bidi="en-US"/>
    </w:rPr>
  </w:style>
  <w:style w:type="character" w:styleId="FootnoteReference">
    <w:name w:val="footnote reference"/>
    <w:uiPriority w:val="99"/>
    <w:semiHidden/>
    <w:unhideWhenUsed/>
    <w:rsid w:val="00A76472"/>
    <w:rPr>
      <w:vertAlign w:val="superscript"/>
    </w:rPr>
  </w:style>
  <w:style w:type="character" w:customStyle="1" w:styleId="Heading1Char">
    <w:name w:val="Heading 1 Char"/>
    <w:link w:val="Heading1"/>
    <w:uiPriority w:val="9"/>
    <w:rsid w:val="00F06081"/>
    <w:rPr>
      <w:rFonts w:ascii="Cambria" w:eastAsia="Times New Roman" w:hAnsi="Cambria" w:cs="Times New Roman"/>
      <w:b/>
      <w:bCs/>
      <w:color w:val="365F91"/>
      <w:sz w:val="28"/>
      <w:szCs w:val="28"/>
    </w:rPr>
  </w:style>
  <w:style w:type="paragraph" w:styleId="TOCHeading">
    <w:name w:val="TOC Heading"/>
    <w:basedOn w:val="Heading1"/>
    <w:next w:val="Normal"/>
    <w:uiPriority w:val="39"/>
    <w:unhideWhenUsed/>
    <w:qFormat/>
    <w:rsid w:val="00F06081"/>
    <w:pPr>
      <w:outlineLvl w:val="9"/>
    </w:pPr>
  </w:style>
  <w:style w:type="paragraph" w:styleId="TOC1">
    <w:name w:val="toc 1"/>
    <w:basedOn w:val="Normal"/>
    <w:next w:val="Normal"/>
    <w:autoRedefine/>
    <w:uiPriority w:val="39"/>
    <w:unhideWhenUsed/>
    <w:rsid w:val="00642777"/>
    <w:pPr>
      <w:tabs>
        <w:tab w:val="left" w:pos="1080"/>
        <w:tab w:val="right" w:leader="dot" w:pos="9350"/>
      </w:tabs>
      <w:spacing w:after="100"/>
    </w:pPr>
    <w:rPr>
      <w:rFonts w:ascii="Arial (W1)" w:hAnsi="Arial (W1)"/>
      <w:smallCaps/>
      <w:sz w:val="20"/>
    </w:rPr>
  </w:style>
  <w:style w:type="character" w:styleId="Hyperlink">
    <w:name w:val="Hyperlink"/>
    <w:uiPriority w:val="99"/>
    <w:unhideWhenUsed/>
    <w:rsid w:val="0009183D"/>
    <w:rPr>
      <w:color w:val="0000FF"/>
      <w:u w:val="single"/>
    </w:rPr>
  </w:style>
  <w:style w:type="character" w:customStyle="1" w:styleId="NoSpacingChar">
    <w:name w:val="No Spacing Char"/>
    <w:link w:val="NoSpacing"/>
    <w:uiPriority w:val="1"/>
    <w:rsid w:val="008B5CC3"/>
    <w:rPr>
      <w:sz w:val="18"/>
      <w:szCs w:val="22"/>
      <w:lang w:val="en-US" w:eastAsia="en-US" w:bidi="ar-SA"/>
    </w:rPr>
  </w:style>
  <w:style w:type="character" w:styleId="Strong">
    <w:name w:val="Strong"/>
    <w:uiPriority w:val="22"/>
    <w:qFormat/>
    <w:rsid w:val="00756C4A"/>
    <w:rPr>
      <w:b/>
      <w:bCs/>
    </w:rPr>
  </w:style>
  <w:style w:type="character" w:customStyle="1" w:styleId="ListParagraphChar">
    <w:name w:val="List Paragraph Char"/>
    <w:link w:val="ListParagraph"/>
    <w:uiPriority w:val="34"/>
    <w:rsid w:val="00FE1DBE"/>
    <w:rPr>
      <w:sz w:val="18"/>
      <w:szCs w:val="22"/>
    </w:rPr>
  </w:style>
  <w:style w:type="paragraph" w:customStyle="1" w:styleId="ExampleTEXT">
    <w:name w:val="Example TEXT"/>
    <w:basedOn w:val="ListParagraph"/>
    <w:link w:val="ExampleTEXTChar1"/>
    <w:autoRedefine/>
    <w:qFormat/>
    <w:rsid w:val="0064547C"/>
    <w:pPr>
      <w:spacing w:after="120"/>
      <w:ind w:left="0"/>
      <w:jc w:val="left"/>
    </w:pPr>
    <w:rPr>
      <w:color w:val="808080"/>
      <w:sz w:val="16"/>
      <w:szCs w:val="20"/>
    </w:rPr>
  </w:style>
  <w:style w:type="character" w:customStyle="1" w:styleId="ExampleTEXTChar1">
    <w:name w:val="Example TEXT Char1"/>
    <w:link w:val="ExampleTEXT"/>
    <w:rsid w:val="0064547C"/>
    <w:rPr>
      <w:rFonts w:cs="Times New Roman"/>
      <w:color w:val="808080"/>
      <w:sz w:val="16"/>
    </w:rPr>
  </w:style>
  <w:style w:type="character" w:styleId="FollowedHyperlink">
    <w:name w:val="FollowedHyperlink"/>
    <w:uiPriority w:val="99"/>
    <w:semiHidden/>
    <w:unhideWhenUsed/>
    <w:rsid w:val="00F229B0"/>
    <w:rPr>
      <w:color w:val="800080"/>
      <w:u w:val="single"/>
    </w:rPr>
  </w:style>
  <w:style w:type="paragraph" w:customStyle="1" w:styleId="TableofContents">
    <w:name w:val="Table of Contents"/>
    <w:basedOn w:val="Style1"/>
    <w:link w:val="TableofContentsChar"/>
    <w:qFormat/>
    <w:rsid w:val="00F229B0"/>
    <w:pPr>
      <w:outlineLvl w:val="9"/>
    </w:pPr>
  </w:style>
  <w:style w:type="paragraph" w:customStyle="1" w:styleId="Instructions">
    <w:name w:val="Instructions"/>
    <w:basedOn w:val="Normal"/>
    <w:link w:val="InstructionsChar"/>
    <w:autoRedefine/>
    <w:rsid w:val="00B71895"/>
    <w:pPr>
      <w:spacing w:before="120" w:after="120"/>
    </w:pPr>
    <w:rPr>
      <w:rFonts w:cs="Times New Roman"/>
      <w:color w:val="808080"/>
      <w:sz w:val="16"/>
      <w:szCs w:val="18"/>
    </w:rPr>
  </w:style>
  <w:style w:type="character" w:customStyle="1" w:styleId="TableofContentsChar">
    <w:name w:val="Table of Contents Char"/>
    <w:basedOn w:val="Style1Char"/>
    <w:link w:val="TableofContents"/>
    <w:rsid w:val="00F229B0"/>
    <w:rPr>
      <w:rFonts w:ascii="Arial (W1)" w:hAnsi="Arial (W1)" w:cs="Times New Roman"/>
      <w:b/>
      <w:caps/>
      <w:szCs w:val="22"/>
    </w:rPr>
  </w:style>
  <w:style w:type="paragraph" w:customStyle="1" w:styleId="List1">
    <w:name w:val="List 1"/>
    <w:basedOn w:val="ListParagraph"/>
    <w:link w:val="List1Char"/>
    <w:rsid w:val="008B6D69"/>
    <w:pPr>
      <w:numPr>
        <w:numId w:val="2"/>
      </w:numPr>
      <w:spacing w:line="480" w:lineRule="auto"/>
    </w:pPr>
    <w:rPr>
      <w:rFonts w:ascii="Arial (W1)" w:hAnsi="Arial (W1)"/>
      <w:b/>
      <w:smallCaps/>
      <w:color w:val="1F497D"/>
    </w:rPr>
  </w:style>
  <w:style w:type="character" w:customStyle="1" w:styleId="InstructionsChar">
    <w:name w:val="Instructions Char"/>
    <w:link w:val="Instructions"/>
    <w:rsid w:val="00B71895"/>
    <w:rPr>
      <w:color w:val="808080"/>
      <w:sz w:val="16"/>
      <w:szCs w:val="18"/>
    </w:rPr>
  </w:style>
  <w:style w:type="paragraph" w:customStyle="1" w:styleId="INSTRUCTIONTEXT">
    <w:name w:val="INSTRUCTION TEXT"/>
    <w:basedOn w:val="ExampleTEXT"/>
    <w:link w:val="INSTRUCTIONTEXTChar"/>
    <w:qFormat/>
    <w:rsid w:val="00EC263C"/>
    <w:pPr>
      <w:spacing w:after="0"/>
    </w:pPr>
  </w:style>
  <w:style w:type="character" w:customStyle="1" w:styleId="List1Char">
    <w:name w:val="List 1 Char"/>
    <w:link w:val="List1"/>
    <w:rsid w:val="008B6D69"/>
    <w:rPr>
      <w:rFonts w:ascii="Arial (W1)" w:hAnsi="Arial (W1)"/>
      <w:b/>
      <w:smallCaps/>
      <w:color w:val="1F497D"/>
      <w:sz w:val="18"/>
      <w:szCs w:val="22"/>
    </w:rPr>
  </w:style>
  <w:style w:type="character" w:customStyle="1" w:styleId="INSTRUCTIONTEXTChar">
    <w:name w:val="INSTRUCTION TEXT Char"/>
    <w:link w:val="INSTRUCTIONTEXT"/>
    <w:rsid w:val="00EC263C"/>
    <w:rPr>
      <w:rFonts w:cs="Times New Roman"/>
      <w:color w:val="808080"/>
      <w:sz w:val="16"/>
    </w:rPr>
  </w:style>
  <w:style w:type="character" w:customStyle="1" w:styleId="Heading2Char">
    <w:name w:val="Heading 2 Char"/>
    <w:link w:val="Heading2"/>
    <w:uiPriority w:val="9"/>
    <w:semiHidden/>
    <w:rsid w:val="00CF4806"/>
    <w:rPr>
      <w:rFonts w:ascii="Cambria" w:eastAsia="Times New Roman" w:hAnsi="Cambria" w:cs="Times New Roman"/>
      <w:b/>
      <w:bCs/>
      <w:i/>
      <w:iCs/>
      <w:sz w:val="28"/>
      <w:szCs w:val="28"/>
    </w:rPr>
  </w:style>
  <w:style w:type="character" w:styleId="CommentReference">
    <w:name w:val="annotation reference"/>
    <w:uiPriority w:val="99"/>
    <w:semiHidden/>
    <w:unhideWhenUsed/>
    <w:rsid w:val="006D5F1B"/>
    <w:rPr>
      <w:sz w:val="16"/>
      <w:szCs w:val="16"/>
    </w:rPr>
  </w:style>
  <w:style w:type="paragraph" w:styleId="CommentText">
    <w:name w:val="annotation text"/>
    <w:basedOn w:val="Normal"/>
    <w:link w:val="CommentTextChar"/>
    <w:uiPriority w:val="99"/>
    <w:semiHidden/>
    <w:unhideWhenUsed/>
    <w:rsid w:val="006D5F1B"/>
    <w:rPr>
      <w:sz w:val="20"/>
      <w:szCs w:val="20"/>
    </w:rPr>
  </w:style>
  <w:style w:type="character" w:customStyle="1" w:styleId="CommentTextChar">
    <w:name w:val="Comment Text Char"/>
    <w:basedOn w:val="DefaultParagraphFont"/>
    <w:link w:val="CommentText"/>
    <w:uiPriority w:val="99"/>
    <w:semiHidden/>
    <w:rsid w:val="006D5F1B"/>
  </w:style>
  <w:style w:type="paragraph" w:styleId="CommentSubject">
    <w:name w:val="annotation subject"/>
    <w:basedOn w:val="CommentText"/>
    <w:next w:val="CommentText"/>
    <w:link w:val="CommentSubjectChar"/>
    <w:uiPriority w:val="99"/>
    <w:semiHidden/>
    <w:unhideWhenUsed/>
    <w:rsid w:val="006D5F1B"/>
    <w:rPr>
      <w:rFonts w:cs="Times New Roman"/>
      <w:b/>
      <w:bCs/>
    </w:rPr>
  </w:style>
  <w:style w:type="character" w:customStyle="1" w:styleId="CommentSubjectChar">
    <w:name w:val="Comment Subject Char"/>
    <w:link w:val="CommentSubject"/>
    <w:uiPriority w:val="99"/>
    <w:semiHidden/>
    <w:rsid w:val="006D5F1B"/>
    <w:rPr>
      <w:b/>
      <w:bCs/>
    </w:rPr>
  </w:style>
  <w:style w:type="character" w:customStyle="1" w:styleId="apple-style-span">
    <w:name w:val="apple-style-span"/>
    <w:basedOn w:val="DefaultParagraphFont"/>
    <w:rsid w:val="00EF458D"/>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Arial" w:eastAsia="Calibri" w:hAnsi="Arial" w:cs="Arial"/>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42777"/>
    <w:pPr>
      <w:jc w:val="both"/>
    </w:pPr>
    <w:rPr>
      <w:sz w:val="18"/>
      <w:szCs w:val="22"/>
    </w:rPr>
  </w:style>
  <w:style w:type="paragraph" w:styleId="Heading1">
    <w:name w:val="heading 1"/>
    <w:basedOn w:val="Normal"/>
    <w:next w:val="Normal"/>
    <w:link w:val="Heading1Char"/>
    <w:uiPriority w:val="9"/>
    <w:qFormat/>
    <w:rsid w:val="00F06081"/>
    <w:pPr>
      <w:keepNext/>
      <w:keepLines/>
      <w:spacing w:before="480"/>
      <w:outlineLvl w:val="0"/>
    </w:pPr>
    <w:rPr>
      <w:rFonts w:ascii="Cambria" w:eastAsia="Times New Roman" w:hAnsi="Cambria" w:cs="Times New Roman"/>
      <w:b/>
      <w:bCs/>
      <w:color w:val="365F91"/>
      <w:sz w:val="28"/>
      <w:szCs w:val="28"/>
    </w:rPr>
  </w:style>
  <w:style w:type="paragraph" w:styleId="Heading2">
    <w:name w:val="heading 2"/>
    <w:basedOn w:val="Normal"/>
    <w:next w:val="Normal"/>
    <w:link w:val="Heading2Char"/>
    <w:uiPriority w:val="9"/>
    <w:semiHidden/>
    <w:unhideWhenUsed/>
    <w:qFormat/>
    <w:rsid w:val="00CF4806"/>
    <w:pPr>
      <w:keepNext/>
      <w:spacing w:before="240" w:after="60"/>
      <w:outlineLvl w:val="1"/>
    </w:pPr>
    <w:rPr>
      <w:rFonts w:ascii="Cambria" w:eastAsia="Times New Roman" w:hAnsi="Cambria" w:cs="Times New Roman"/>
      <w:b/>
      <w:bCs/>
      <w:i/>
      <w:i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577518"/>
    <w:pPr>
      <w:tabs>
        <w:tab w:val="center" w:pos="4680"/>
        <w:tab w:val="right" w:pos="9360"/>
      </w:tabs>
    </w:pPr>
  </w:style>
  <w:style w:type="character" w:customStyle="1" w:styleId="HeaderChar">
    <w:name w:val="Header Char"/>
    <w:basedOn w:val="DefaultParagraphFont"/>
    <w:link w:val="Header"/>
    <w:uiPriority w:val="99"/>
    <w:rsid w:val="00577518"/>
  </w:style>
  <w:style w:type="paragraph" w:styleId="Footer">
    <w:name w:val="footer"/>
    <w:basedOn w:val="Normal"/>
    <w:link w:val="FooterChar"/>
    <w:uiPriority w:val="99"/>
    <w:unhideWhenUsed/>
    <w:rsid w:val="00577518"/>
    <w:pPr>
      <w:tabs>
        <w:tab w:val="center" w:pos="4680"/>
        <w:tab w:val="right" w:pos="9360"/>
      </w:tabs>
    </w:pPr>
  </w:style>
  <w:style w:type="character" w:customStyle="1" w:styleId="FooterChar">
    <w:name w:val="Footer Char"/>
    <w:basedOn w:val="DefaultParagraphFont"/>
    <w:link w:val="Footer"/>
    <w:uiPriority w:val="99"/>
    <w:rsid w:val="00577518"/>
  </w:style>
  <w:style w:type="paragraph" w:styleId="BalloonText">
    <w:name w:val="Balloon Text"/>
    <w:basedOn w:val="Normal"/>
    <w:link w:val="BalloonTextChar"/>
    <w:uiPriority w:val="99"/>
    <w:semiHidden/>
    <w:unhideWhenUsed/>
    <w:rsid w:val="00577518"/>
    <w:rPr>
      <w:rFonts w:ascii="Tahoma" w:hAnsi="Tahoma" w:cs="Times New Roman"/>
      <w:sz w:val="16"/>
      <w:szCs w:val="16"/>
    </w:rPr>
  </w:style>
  <w:style w:type="character" w:customStyle="1" w:styleId="BalloonTextChar">
    <w:name w:val="Balloon Text Char"/>
    <w:link w:val="BalloonText"/>
    <w:uiPriority w:val="99"/>
    <w:semiHidden/>
    <w:rsid w:val="00577518"/>
    <w:rPr>
      <w:rFonts w:ascii="Tahoma" w:hAnsi="Tahoma" w:cs="Tahoma"/>
      <w:sz w:val="16"/>
      <w:szCs w:val="16"/>
    </w:rPr>
  </w:style>
  <w:style w:type="paragraph" w:customStyle="1" w:styleId="Style1">
    <w:name w:val="Style1"/>
    <w:basedOn w:val="Normal"/>
    <w:link w:val="Style1Char"/>
    <w:autoRedefine/>
    <w:qFormat/>
    <w:rsid w:val="00EC263C"/>
    <w:pPr>
      <w:pBdr>
        <w:left w:val="threeDEngrave" w:sz="24" w:space="4" w:color="auto"/>
        <w:bottom w:val="single" w:sz="4" w:space="1" w:color="17365D"/>
      </w:pBdr>
      <w:spacing w:after="120"/>
      <w:outlineLvl w:val="0"/>
    </w:pPr>
    <w:rPr>
      <w:rFonts w:ascii="Arial (W1)" w:hAnsi="Arial (W1)" w:cs="Times New Roman"/>
      <w:b/>
      <w:caps/>
      <w:sz w:val="20"/>
    </w:rPr>
  </w:style>
  <w:style w:type="paragraph" w:styleId="ListParagraph">
    <w:name w:val="List Paragraph"/>
    <w:basedOn w:val="Normal"/>
    <w:link w:val="ListParagraphChar"/>
    <w:uiPriority w:val="34"/>
    <w:qFormat/>
    <w:rsid w:val="006918EC"/>
    <w:pPr>
      <w:ind w:left="720"/>
      <w:contextualSpacing/>
    </w:pPr>
    <w:rPr>
      <w:rFonts w:cs="Times New Roman"/>
    </w:rPr>
  </w:style>
  <w:style w:type="character" w:customStyle="1" w:styleId="Style1Char">
    <w:name w:val="Style1 Char"/>
    <w:link w:val="Style1"/>
    <w:rsid w:val="00EC263C"/>
    <w:rPr>
      <w:rFonts w:ascii="Arial (W1)" w:hAnsi="Arial (W1)" w:cs="Times New Roman"/>
      <w:b/>
      <w:caps/>
      <w:szCs w:val="22"/>
    </w:rPr>
  </w:style>
  <w:style w:type="paragraph" w:styleId="NoSpacing">
    <w:name w:val="No Spacing"/>
    <w:link w:val="NoSpacingChar"/>
    <w:uiPriority w:val="1"/>
    <w:qFormat/>
    <w:rsid w:val="009149A8"/>
    <w:rPr>
      <w:sz w:val="18"/>
      <w:szCs w:val="22"/>
    </w:rPr>
  </w:style>
  <w:style w:type="table" w:styleId="TableGrid">
    <w:name w:val="Table Grid"/>
    <w:basedOn w:val="TableNormal"/>
    <w:uiPriority w:val="59"/>
    <w:rsid w:val="009149A8"/>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FootnoteText">
    <w:name w:val="footnote text"/>
    <w:basedOn w:val="Normal"/>
    <w:link w:val="FootnoteTextChar"/>
    <w:uiPriority w:val="99"/>
    <w:semiHidden/>
    <w:unhideWhenUsed/>
    <w:rsid w:val="00A76472"/>
    <w:rPr>
      <w:rFonts w:ascii="Calibri" w:eastAsia="Times New Roman" w:hAnsi="Calibri" w:cs="Times New Roman"/>
      <w:iCs/>
      <w:sz w:val="20"/>
      <w:szCs w:val="20"/>
      <w:lang w:bidi="en-US"/>
    </w:rPr>
  </w:style>
  <w:style w:type="character" w:customStyle="1" w:styleId="FootnoteTextChar">
    <w:name w:val="Footnote Text Char"/>
    <w:link w:val="FootnoteText"/>
    <w:uiPriority w:val="99"/>
    <w:semiHidden/>
    <w:rsid w:val="00A76472"/>
    <w:rPr>
      <w:rFonts w:ascii="Calibri" w:eastAsia="Times New Roman" w:hAnsi="Calibri" w:cs="Times New Roman"/>
      <w:iCs/>
      <w:sz w:val="20"/>
      <w:szCs w:val="20"/>
      <w:lang w:bidi="en-US"/>
    </w:rPr>
  </w:style>
  <w:style w:type="character" w:styleId="FootnoteReference">
    <w:name w:val="footnote reference"/>
    <w:uiPriority w:val="99"/>
    <w:semiHidden/>
    <w:unhideWhenUsed/>
    <w:rsid w:val="00A76472"/>
    <w:rPr>
      <w:vertAlign w:val="superscript"/>
    </w:rPr>
  </w:style>
  <w:style w:type="character" w:customStyle="1" w:styleId="Heading1Char">
    <w:name w:val="Heading 1 Char"/>
    <w:link w:val="Heading1"/>
    <w:uiPriority w:val="9"/>
    <w:rsid w:val="00F06081"/>
    <w:rPr>
      <w:rFonts w:ascii="Cambria" w:eastAsia="Times New Roman" w:hAnsi="Cambria" w:cs="Times New Roman"/>
      <w:b/>
      <w:bCs/>
      <w:color w:val="365F91"/>
      <w:sz w:val="28"/>
      <w:szCs w:val="28"/>
    </w:rPr>
  </w:style>
  <w:style w:type="paragraph" w:styleId="TOCHeading">
    <w:name w:val="TOC Heading"/>
    <w:basedOn w:val="Heading1"/>
    <w:next w:val="Normal"/>
    <w:uiPriority w:val="39"/>
    <w:unhideWhenUsed/>
    <w:qFormat/>
    <w:rsid w:val="00F06081"/>
    <w:pPr>
      <w:outlineLvl w:val="9"/>
    </w:pPr>
  </w:style>
  <w:style w:type="paragraph" w:styleId="TOC1">
    <w:name w:val="toc 1"/>
    <w:basedOn w:val="Normal"/>
    <w:next w:val="Normal"/>
    <w:autoRedefine/>
    <w:uiPriority w:val="39"/>
    <w:unhideWhenUsed/>
    <w:rsid w:val="00642777"/>
    <w:pPr>
      <w:tabs>
        <w:tab w:val="left" w:pos="1080"/>
        <w:tab w:val="right" w:leader="dot" w:pos="9350"/>
      </w:tabs>
      <w:spacing w:after="100"/>
    </w:pPr>
    <w:rPr>
      <w:rFonts w:ascii="Arial (W1)" w:hAnsi="Arial (W1)"/>
      <w:smallCaps/>
      <w:sz w:val="20"/>
    </w:rPr>
  </w:style>
  <w:style w:type="character" w:styleId="Hyperlink">
    <w:name w:val="Hyperlink"/>
    <w:uiPriority w:val="99"/>
    <w:unhideWhenUsed/>
    <w:rsid w:val="0009183D"/>
    <w:rPr>
      <w:color w:val="0000FF"/>
      <w:u w:val="single"/>
    </w:rPr>
  </w:style>
  <w:style w:type="character" w:customStyle="1" w:styleId="NoSpacingChar">
    <w:name w:val="No Spacing Char"/>
    <w:link w:val="NoSpacing"/>
    <w:uiPriority w:val="1"/>
    <w:rsid w:val="008B5CC3"/>
    <w:rPr>
      <w:sz w:val="18"/>
      <w:szCs w:val="22"/>
      <w:lang w:val="en-US" w:eastAsia="en-US" w:bidi="ar-SA"/>
    </w:rPr>
  </w:style>
  <w:style w:type="character" w:styleId="Strong">
    <w:name w:val="Strong"/>
    <w:uiPriority w:val="22"/>
    <w:qFormat/>
    <w:rsid w:val="00756C4A"/>
    <w:rPr>
      <w:b/>
      <w:bCs/>
    </w:rPr>
  </w:style>
  <w:style w:type="character" w:customStyle="1" w:styleId="ListParagraphChar">
    <w:name w:val="List Paragraph Char"/>
    <w:link w:val="ListParagraph"/>
    <w:uiPriority w:val="34"/>
    <w:rsid w:val="00FE1DBE"/>
    <w:rPr>
      <w:sz w:val="18"/>
      <w:szCs w:val="22"/>
    </w:rPr>
  </w:style>
  <w:style w:type="paragraph" w:customStyle="1" w:styleId="ExampleTEXT">
    <w:name w:val="Example TEXT"/>
    <w:basedOn w:val="ListParagraph"/>
    <w:link w:val="ExampleTEXTChar1"/>
    <w:autoRedefine/>
    <w:qFormat/>
    <w:rsid w:val="0064547C"/>
    <w:pPr>
      <w:spacing w:after="120"/>
      <w:ind w:left="0"/>
      <w:jc w:val="left"/>
    </w:pPr>
    <w:rPr>
      <w:color w:val="808080"/>
      <w:sz w:val="16"/>
      <w:szCs w:val="20"/>
    </w:rPr>
  </w:style>
  <w:style w:type="character" w:customStyle="1" w:styleId="ExampleTEXTChar1">
    <w:name w:val="Example TEXT Char1"/>
    <w:link w:val="ExampleTEXT"/>
    <w:rsid w:val="0064547C"/>
    <w:rPr>
      <w:rFonts w:cs="Times New Roman"/>
      <w:color w:val="808080"/>
      <w:sz w:val="16"/>
    </w:rPr>
  </w:style>
  <w:style w:type="character" w:styleId="FollowedHyperlink">
    <w:name w:val="FollowedHyperlink"/>
    <w:uiPriority w:val="99"/>
    <w:semiHidden/>
    <w:unhideWhenUsed/>
    <w:rsid w:val="00F229B0"/>
    <w:rPr>
      <w:color w:val="800080"/>
      <w:u w:val="single"/>
    </w:rPr>
  </w:style>
  <w:style w:type="paragraph" w:customStyle="1" w:styleId="TableofContents">
    <w:name w:val="Table of Contents"/>
    <w:basedOn w:val="Style1"/>
    <w:link w:val="TableofContentsChar"/>
    <w:qFormat/>
    <w:rsid w:val="00F229B0"/>
    <w:pPr>
      <w:outlineLvl w:val="9"/>
    </w:pPr>
  </w:style>
  <w:style w:type="paragraph" w:customStyle="1" w:styleId="Instructions">
    <w:name w:val="Instructions"/>
    <w:basedOn w:val="Normal"/>
    <w:link w:val="InstructionsChar"/>
    <w:autoRedefine/>
    <w:rsid w:val="00B71895"/>
    <w:pPr>
      <w:spacing w:before="120" w:after="120"/>
    </w:pPr>
    <w:rPr>
      <w:rFonts w:cs="Times New Roman"/>
      <w:color w:val="808080"/>
      <w:sz w:val="16"/>
      <w:szCs w:val="18"/>
    </w:rPr>
  </w:style>
  <w:style w:type="character" w:customStyle="1" w:styleId="TableofContentsChar">
    <w:name w:val="Table of Contents Char"/>
    <w:basedOn w:val="Style1Char"/>
    <w:link w:val="TableofContents"/>
    <w:rsid w:val="00F229B0"/>
    <w:rPr>
      <w:rFonts w:ascii="Arial (W1)" w:hAnsi="Arial (W1)" w:cs="Times New Roman"/>
      <w:b/>
      <w:caps/>
      <w:szCs w:val="22"/>
    </w:rPr>
  </w:style>
  <w:style w:type="paragraph" w:customStyle="1" w:styleId="List1">
    <w:name w:val="List 1"/>
    <w:basedOn w:val="ListParagraph"/>
    <w:link w:val="List1Char"/>
    <w:rsid w:val="008B6D69"/>
    <w:pPr>
      <w:numPr>
        <w:numId w:val="2"/>
      </w:numPr>
      <w:spacing w:line="480" w:lineRule="auto"/>
    </w:pPr>
    <w:rPr>
      <w:rFonts w:ascii="Arial (W1)" w:hAnsi="Arial (W1)"/>
      <w:b/>
      <w:smallCaps/>
      <w:color w:val="1F497D"/>
    </w:rPr>
  </w:style>
  <w:style w:type="character" w:customStyle="1" w:styleId="InstructionsChar">
    <w:name w:val="Instructions Char"/>
    <w:link w:val="Instructions"/>
    <w:rsid w:val="00B71895"/>
    <w:rPr>
      <w:color w:val="808080"/>
      <w:sz w:val="16"/>
      <w:szCs w:val="18"/>
    </w:rPr>
  </w:style>
  <w:style w:type="paragraph" w:customStyle="1" w:styleId="INSTRUCTIONTEXT">
    <w:name w:val="INSTRUCTION TEXT"/>
    <w:basedOn w:val="ExampleTEXT"/>
    <w:link w:val="INSTRUCTIONTEXTChar"/>
    <w:qFormat/>
    <w:rsid w:val="00EC263C"/>
    <w:pPr>
      <w:spacing w:after="0"/>
    </w:pPr>
  </w:style>
  <w:style w:type="character" w:customStyle="1" w:styleId="List1Char">
    <w:name w:val="List 1 Char"/>
    <w:link w:val="List1"/>
    <w:rsid w:val="008B6D69"/>
    <w:rPr>
      <w:rFonts w:ascii="Arial (W1)" w:hAnsi="Arial (W1)"/>
      <w:b/>
      <w:smallCaps/>
      <w:color w:val="1F497D"/>
      <w:sz w:val="18"/>
      <w:szCs w:val="22"/>
    </w:rPr>
  </w:style>
  <w:style w:type="character" w:customStyle="1" w:styleId="INSTRUCTIONTEXTChar">
    <w:name w:val="INSTRUCTION TEXT Char"/>
    <w:link w:val="INSTRUCTIONTEXT"/>
    <w:rsid w:val="00EC263C"/>
    <w:rPr>
      <w:rFonts w:cs="Times New Roman"/>
      <w:color w:val="808080"/>
      <w:sz w:val="16"/>
    </w:rPr>
  </w:style>
  <w:style w:type="character" w:customStyle="1" w:styleId="Heading2Char">
    <w:name w:val="Heading 2 Char"/>
    <w:link w:val="Heading2"/>
    <w:uiPriority w:val="9"/>
    <w:semiHidden/>
    <w:rsid w:val="00CF4806"/>
    <w:rPr>
      <w:rFonts w:ascii="Cambria" w:eastAsia="Times New Roman" w:hAnsi="Cambria" w:cs="Times New Roman"/>
      <w:b/>
      <w:bCs/>
      <w:i/>
      <w:iCs/>
      <w:sz w:val="28"/>
      <w:szCs w:val="28"/>
    </w:rPr>
  </w:style>
  <w:style w:type="character" w:styleId="CommentReference">
    <w:name w:val="annotation reference"/>
    <w:uiPriority w:val="99"/>
    <w:semiHidden/>
    <w:unhideWhenUsed/>
    <w:rsid w:val="006D5F1B"/>
    <w:rPr>
      <w:sz w:val="16"/>
      <w:szCs w:val="16"/>
    </w:rPr>
  </w:style>
  <w:style w:type="paragraph" w:styleId="CommentText">
    <w:name w:val="annotation text"/>
    <w:basedOn w:val="Normal"/>
    <w:link w:val="CommentTextChar"/>
    <w:uiPriority w:val="99"/>
    <w:semiHidden/>
    <w:unhideWhenUsed/>
    <w:rsid w:val="006D5F1B"/>
    <w:rPr>
      <w:sz w:val="20"/>
      <w:szCs w:val="20"/>
    </w:rPr>
  </w:style>
  <w:style w:type="character" w:customStyle="1" w:styleId="CommentTextChar">
    <w:name w:val="Comment Text Char"/>
    <w:basedOn w:val="DefaultParagraphFont"/>
    <w:link w:val="CommentText"/>
    <w:uiPriority w:val="99"/>
    <w:semiHidden/>
    <w:rsid w:val="006D5F1B"/>
  </w:style>
  <w:style w:type="paragraph" w:styleId="CommentSubject">
    <w:name w:val="annotation subject"/>
    <w:basedOn w:val="CommentText"/>
    <w:next w:val="CommentText"/>
    <w:link w:val="CommentSubjectChar"/>
    <w:uiPriority w:val="99"/>
    <w:semiHidden/>
    <w:unhideWhenUsed/>
    <w:rsid w:val="006D5F1B"/>
    <w:rPr>
      <w:rFonts w:cs="Times New Roman"/>
      <w:b/>
      <w:bCs/>
    </w:rPr>
  </w:style>
  <w:style w:type="character" w:customStyle="1" w:styleId="CommentSubjectChar">
    <w:name w:val="Comment Subject Char"/>
    <w:link w:val="CommentSubject"/>
    <w:uiPriority w:val="99"/>
    <w:semiHidden/>
    <w:rsid w:val="006D5F1B"/>
    <w:rPr>
      <w:b/>
      <w:bCs/>
    </w:rPr>
  </w:style>
  <w:style w:type="character" w:customStyle="1" w:styleId="apple-style-span">
    <w:name w:val="apple-style-span"/>
    <w:basedOn w:val="DefaultParagraphFont"/>
    <w:rsid w:val="00EF458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24417149">
      <w:bodyDiv w:val="1"/>
      <w:marLeft w:val="0"/>
      <w:marRight w:val="0"/>
      <w:marTop w:val="0"/>
      <w:marBottom w:val="0"/>
      <w:divBdr>
        <w:top w:val="none" w:sz="0" w:space="0" w:color="auto"/>
        <w:left w:val="none" w:sz="0" w:space="0" w:color="auto"/>
        <w:bottom w:val="none" w:sz="0" w:space="0" w:color="auto"/>
        <w:right w:val="none" w:sz="0" w:space="0" w:color="auto"/>
      </w:divBdr>
    </w:div>
    <w:div w:id="2816909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http://www.engr.psu.edu/pace" TargetMode="External"/><Relationship Id="rId18" Type="http://schemas.openxmlformats.org/officeDocument/2006/relationships/image" Target="media/image3.png"/><Relationship Id="rId26" Type="http://schemas.openxmlformats.org/officeDocument/2006/relationships/image" Target="media/image6.png"/><Relationship Id="rId3" Type="http://schemas.openxmlformats.org/officeDocument/2006/relationships/numbering" Target="numbering.xml"/><Relationship Id="rId21" Type="http://schemas.openxmlformats.org/officeDocument/2006/relationships/hyperlink" Target="http://www.engr.psu.edu/bim/download" TargetMode="External"/><Relationship Id="rId7" Type="http://schemas.openxmlformats.org/officeDocument/2006/relationships/webSettings" Target="webSettings.xml"/><Relationship Id="rId12" Type="http://schemas.openxmlformats.org/officeDocument/2006/relationships/hyperlink" Target="http://www.opp.psu.edu" TargetMode="External"/><Relationship Id="rId17" Type="http://schemas.openxmlformats.org/officeDocument/2006/relationships/image" Target="media/image2.jpeg"/><Relationship Id="rId25" Type="http://schemas.openxmlformats.org/officeDocument/2006/relationships/hyperlink" Target="http://www.engr.psu.edu/BIM/PxP" TargetMode="External"/><Relationship Id="rId2" Type="http://schemas.openxmlformats.org/officeDocument/2006/relationships/customXml" Target="../customXml/item2.xml"/><Relationship Id="rId16" Type="http://schemas.openxmlformats.org/officeDocument/2006/relationships/image" Target="media/image1.png"/><Relationship Id="rId20" Type="http://schemas.openxmlformats.org/officeDocument/2006/relationships/footer" Target="footer1.xm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www.construction&#8208;institute.org" TargetMode="External"/><Relationship Id="rId24" Type="http://schemas.openxmlformats.org/officeDocument/2006/relationships/hyperlink" Target="http://www.engr.psu.edu/BIM/download" TargetMode="External"/><Relationship Id="rId5" Type="http://schemas.microsoft.com/office/2007/relationships/stylesWithEffects" Target="stylesWithEffects.xml"/><Relationship Id="rId15" Type="http://schemas.openxmlformats.org/officeDocument/2006/relationships/header" Target="header1.xml"/><Relationship Id="rId23" Type="http://schemas.openxmlformats.org/officeDocument/2006/relationships/hyperlink" Target="http://www.engr.psu.edu/BIM/BIM_Uses" TargetMode="External"/><Relationship Id="rId28" Type="http://schemas.openxmlformats.org/officeDocument/2006/relationships/image" Target="media/image8.png"/><Relationship Id="rId10" Type="http://schemas.openxmlformats.org/officeDocument/2006/relationships/hyperlink" Target="http://www.pankowfoundation.org" TargetMode="External"/><Relationship Id="rId19" Type="http://schemas.openxmlformats.org/officeDocument/2006/relationships/image" Target="media/image4.png"/><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hyperlink" Target="http://www.engr.psu.edu/BIM/PxP" TargetMode="External"/><Relationship Id="rId22" Type="http://schemas.openxmlformats.org/officeDocument/2006/relationships/hyperlink" Target="http://www.engr.psu.edu/bim/download" TargetMode="External"/><Relationship Id="rId27" Type="http://schemas.openxmlformats.org/officeDocument/2006/relationships/image" Target="media/image7.png"/><Relationship Id="rId30"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5.jpeg"/></Relationships>
</file>

<file path=word/_rels/settings.xml.rels><?xml version="1.0" encoding="UTF-8" standalone="yes"?>
<Relationships xmlns="http://schemas.openxmlformats.org/package/2006/relationships"><Relationship Id="rId1" Type="http://schemas.openxmlformats.org/officeDocument/2006/relationships/attachedTemplate" Target="Normal"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xmlns:mc="http://schemas.openxmlformats.org/markup-compatibility/2006" xmlns:a14="http://schemas.microsoft.com/office/drawing/2010/main" val="1F497D" mc:Ignorable=""/>
      </a:dk2>
      <a:lt2>
        <a:srgbClr xmlns:mc="http://schemas.openxmlformats.org/markup-compatibility/2006" xmlns:a14="http://schemas.microsoft.com/office/drawing/2010/main" val="EEECE1" mc:Ignorable=""/>
      </a:lt2>
      <a:accent1>
        <a:srgbClr xmlns:mc="http://schemas.openxmlformats.org/markup-compatibility/2006" xmlns:a14="http://schemas.microsoft.com/office/drawing/2010/main" val="4F81BD" mc:Ignorable=""/>
      </a:accent1>
      <a:accent2>
        <a:srgbClr xmlns:mc="http://schemas.openxmlformats.org/markup-compatibility/2006" xmlns:a14="http://schemas.microsoft.com/office/drawing/2010/main" val="C0504D" mc:Ignorable=""/>
      </a:accent2>
      <a:accent3>
        <a:srgbClr xmlns:mc="http://schemas.openxmlformats.org/markup-compatibility/2006" xmlns:a14="http://schemas.microsoft.com/office/drawing/2010/main" val="9BBB59" mc:Ignorable=""/>
      </a:accent3>
      <a:accent4>
        <a:srgbClr xmlns:mc="http://schemas.openxmlformats.org/markup-compatibility/2006" xmlns:a14="http://schemas.microsoft.com/office/drawing/2010/main" val="8064A2" mc:Ignorable=""/>
      </a:accent4>
      <a:accent5>
        <a:srgbClr xmlns:mc="http://schemas.openxmlformats.org/markup-compatibility/2006" xmlns:a14="http://schemas.microsoft.com/office/drawing/2010/main" val="4BACC6" mc:Ignorable=""/>
      </a:accent5>
      <a:accent6>
        <a:srgbClr xmlns:mc="http://schemas.openxmlformats.org/markup-compatibility/2006" xmlns:a14="http://schemas.microsoft.com/office/drawing/2010/main" val="F79646" mc:Ignorable=""/>
      </a:accent6>
      <a:hlink>
        <a:srgbClr xmlns:mc="http://schemas.openxmlformats.org/markup-compatibility/2006" xmlns:a14="http://schemas.microsoft.com/office/drawing/2010/main" val="0000FF" mc:Ignorable=""/>
      </a:hlink>
      <a:folHlink>
        <a:srgbClr xmlns:mc="http://schemas.openxmlformats.org/markup-compatibility/2006" xmlns:a14="http://schemas.microsoft.com/office/drawing/2010/main" val="800080" mc:Ignorable=""/>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xmlns:mc="http://schemas.openxmlformats.org/markup-compatibility/2006" xmlns:a14="http://schemas.microsoft.com/office/drawing/2010/main" val="000000" mc:Ignorable="">
                <a:alpha val="38000"/>
              </a:srgbClr>
            </a:outerShdw>
          </a:effectLst>
        </a:effectStyle>
        <a:effectStyle>
          <a:effectLst>
            <a:outerShdw blurRad="40000" dist="23000" dir="5400000" rotWithShape="0">
              <a:srgbClr xmlns:mc="http://schemas.openxmlformats.org/markup-compatibility/2006" xmlns:a14="http://schemas.microsoft.com/office/drawing/2010/main" val="000000" mc:Ignorable="">
                <a:alpha val="35000"/>
              </a:srgbClr>
            </a:outerShdw>
          </a:effectLst>
        </a:effectStyle>
        <a:effectStyle>
          <a:effectLst>
            <a:outerShdw blurRad="40000" dist="23000" dir="5400000" rotWithShape="0">
              <a:srgbClr xmlns:mc="http://schemas.openxmlformats.org/markup-compatibility/2006" xmlns:a14="http://schemas.microsoft.com/office/drawing/2010/main" val="000000" mc:Ignorable="">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[PROJECT ADDRESS]</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017A6EED-9744-428A-B710-D80BADBE438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253</TotalTime>
  <Pages>1</Pages>
  <Words>2815</Words>
  <Characters>16049</Characters>
  <Application>Microsoft Office Word</Application>
  <DocSecurity>0</DocSecurity>
  <Lines>133</Lines>
  <Paragraphs>37</Paragraphs>
  <ScaleCrop>false</ScaleCrop>
  <HeadingPairs>
    <vt:vector size="2" baseType="variant">
      <vt:variant>
        <vt:lpstr>Title</vt:lpstr>
      </vt:variant>
      <vt:variant>
        <vt:i4>1</vt:i4>
      </vt:variant>
    </vt:vector>
  </HeadingPairs>
  <TitlesOfParts>
    <vt:vector size="1" baseType="lpstr">
      <vt:lpstr>BIM PROJECT EXECUTION PLAN</vt:lpstr>
    </vt:vector>
  </TitlesOfParts>
  <Company>[PROJECT]</Company>
  <LinksUpToDate>false</LinksUpToDate>
  <CharactersWithSpaces>18827</CharactersWithSpaces>
  <SharedDoc>false</SharedDoc>
  <HLinks>
    <vt:vector size="162" baseType="variant">
      <vt:variant>
        <vt:i4>3080230</vt:i4>
      </vt:variant>
      <vt:variant>
        <vt:i4>120</vt:i4>
      </vt:variant>
      <vt:variant>
        <vt:i4>0</vt:i4>
      </vt:variant>
      <vt:variant>
        <vt:i4>5</vt:i4>
      </vt:variant>
      <vt:variant>
        <vt:lpwstr>http://www.engr.psu.edu/BIM/PxP</vt:lpwstr>
      </vt:variant>
      <vt:variant>
        <vt:lpwstr/>
      </vt:variant>
      <vt:variant>
        <vt:i4>6094920</vt:i4>
      </vt:variant>
      <vt:variant>
        <vt:i4>117</vt:i4>
      </vt:variant>
      <vt:variant>
        <vt:i4>0</vt:i4>
      </vt:variant>
      <vt:variant>
        <vt:i4>5</vt:i4>
      </vt:variant>
      <vt:variant>
        <vt:lpwstr>http://www.engr.psu.edu/BIM/download</vt:lpwstr>
      </vt:variant>
      <vt:variant>
        <vt:lpwstr/>
      </vt:variant>
      <vt:variant>
        <vt:i4>6357065</vt:i4>
      </vt:variant>
      <vt:variant>
        <vt:i4>114</vt:i4>
      </vt:variant>
      <vt:variant>
        <vt:i4>0</vt:i4>
      </vt:variant>
      <vt:variant>
        <vt:i4>5</vt:i4>
      </vt:variant>
      <vt:variant>
        <vt:lpwstr>http://www.engr.psu.edu/BIM/BIM_Uses</vt:lpwstr>
      </vt:variant>
      <vt:variant>
        <vt:lpwstr/>
      </vt:variant>
      <vt:variant>
        <vt:i4>6094920</vt:i4>
      </vt:variant>
      <vt:variant>
        <vt:i4>111</vt:i4>
      </vt:variant>
      <vt:variant>
        <vt:i4>0</vt:i4>
      </vt:variant>
      <vt:variant>
        <vt:i4>5</vt:i4>
      </vt:variant>
      <vt:variant>
        <vt:lpwstr>http://www.engr.psu.edu/bim/download</vt:lpwstr>
      </vt:variant>
      <vt:variant>
        <vt:lpwstr/>
      </vt:variant>
      <vt:variant>
        <vt:i4>6094920</vt:i4>
      </vt:variant>
      <vt:variant>
        <vt:i4>108</vt:i4>
      </vt:variant>
      <vt:variant>
        <vt:i4>0</vt:i4>
      </vt:variant>
      <vt:variant>
        <vt:i4>5</vt:i4>
      </vt:variant>
      <vt:variant>
        <vt:lpwstr>http://www.engr.psu.edu/bim/download</vt:lpwstr>
      </vt:variant>
      <vt:variant>
        <vt:lpwstr/>
      </vt:variant>
      <vt:variant>
        <vt:i4>1769520</vt:i4>
      </vt:variant>
      <vt:variant>
        <vt:i4>101</vt:i4>
      </vt:variant>
      <vt:variant>
        <vt:i4>0</vt:i4>
      </vt:variant>
      <vt:variant>
        <vt:i4>5</vt:i4>
      </vt:variant>
      <vt:variant>
        <vt:lpwstr/>
      </vt:variant>
      <vt:variant>
        <vt:lpwstr>_Toc252575793</vt:lpwstr>
      </vt:variant>
      <vt:variant>
        <vt:i4>1769520</vt:i4>
      </vt:variant>
      <vt:variant>
        <vt:i4>95</vt:i4>
      </vt:variant>
      <vt:variant>
        <vt:i4>0</vt:i4>
      </vt:variant>
      <vt:variant>
        <vt:i4>5</vt:i4>
      </vt:variant>
      <vt:variant>
        <vt:lpwstr/>
      </vt:variant>
      <vt:variant>
        <vt:lpwstr>_Toc252575792</vt:lpwstr>
      </vt:variant>
      <vt:variant>
        <vt:i4>1769520</vt:i4>
      </vt:variant>
      <vt:variant>
        <vt:i4>89</vt:i4>
      </vt:variant>
      <vt:variant>
        <vt:i4>0</vt:i4>
      </vt:variant>
      <vt:variant>
        <vt:i4>5</vt:i4>
      </vt:variant>
      <vt:variant>
        <vt:lpwstr/>
      </vt:variant>
      <vt:variant>
        <vt:lpwstr>_Toc252575791</vt:lpwstr>
      </vt:variant>
      <vt:variant>
        <vt:i4>1769520</vt:i4>
      </vt:variant>
      <vt:variant>
        <vt:i4>83</vt:i4>
      </vt:variant>
      <vt:variant>
        <vt:i4>0</vt:i4>
      </vt:variant>
      <vt:variant>
        <vt:i4>5</vt:i4>
      </vt:variant>
      <vt:variant>
        <vt:lpwstr/>
      </vt:variant>
      <vt:variant>
        <vt:lpwstr>_Toc252575790</vt:lpwstr>
      </vt:variant>
      <vt:variant>
        <vt:i4>1703984</vt:i4>
      </vt:variant>
      <vt:variant>
        <vt:i4>77</vt:i4>
      </vt:variant>
      <vt:variant>
        <vt:i4>0</vt:i4>
      </vt:variant>
      <vt:variant>
        <vt:i4>5</vt:i4>
      </vt:variant>
      <vt:variant>
        <vt:lpwstr/>
      </vt:variant>
      <vt:variant>
        <vt:lpwstr>_Toc252575789</vt:lpwstr>
      </vt:variant>
      <vt:variant>
        <vt:i4>1703984</vt:i4>
      </vt:variant>
      <vt:variant>
        <vt:i4>71</vt:i4>
      </vt:variant>
      <vt:variant>
        <vt:i4>0</vt:i4>
      </vt:variant>
      <vt:variant>
        <vt:i4>5</vt:i4>
      </vt:variant>
      <vt:variant>
        <vt:lpwstr/>
      </vt:variant>
      <vt:variant>
        <vt:lpwstr>_Toc252575788</vt:lpwstr>
      </vt:variant>
      <vt:variant>
        <vt:i4>1703984</vt:i4>
      </vt:variant>
      <vt:variant>
        <vt:i4>65</vt:i4>
      </vt:variant>
      <vt:variant>
        <vt:i4>0</vt:i4>
      </vt:variant>
      <vt:variant>
        <vt:i4>5</vt:i4>
      </vt:variant>
      <vt:variant>
        <vt:lpwstr/>
      </vt:variant>
      <vt:variant>
        <vt:lpwstr>_Toc252575787</vt:lpwstr>
      </vt:variant>
      <vt:variant>
        <vt:i4>1703984</vt:i4>
      </vt:variant>
      <vt:variant>
        <vt:i4>59</vt:i4>
      </vt:variant>
      <vt:variant>
        <vt:i4>0</vt:i4>
      </vt:variant>
      <vt:variant>
        <vt:i4>5</vt:i4>
      </vt:variant>
      <vt:variant>
        <vt:lpwstr/>
      </vt:variant>
      <vt:variant>
        <vt:lpwstr>_Toc252575786</vt:lpwstr>
      </vt:variant>
      <vt:variant>
        <vt:i4>1703984</vt:i4>
      </vt:variant>
      <vt:variant>
        <vt:i4>53</vt:i4>
      </vt:variant>
      <vt:variant>
        <vt:i4>0</vt:i4>
      </vt:variant>
      <vt:variant>
        <vt:i4>5</vt:i4>
      </vt:variant>
      <vt:variant>
        <vt:lpwstr/>
      </vt:variant>
      <vt:variant>
        <vt:lpwstr>_Toc252575785</vt:lpwstr>
      </vt:variant>
      <vt:variant>
        <vt:i4>1703984</vt:i4>
      </vt:variant>
      <vt:variant>
        <vt:i4>47</vt:i4>
      </vt:variant>
      <vt:variant>
        <vt:i4>0</vt:i4>
      </vt:variant>
      <vt:variant>
        <vt:i4>5</vt:i4>
      </vt:variant>
      <vt:variant>
        <vt:lpwstr/>
      </vt:variant>
      <vt:variant>
        <vt:lpwstr>_Toc252575784</vt:lpwstr>
      </vt:variant>
      <vt:variant>
        <vt:i4>1703984</vt:i4>
      </vt:variant>
      <vt:variant>
        <vt:i4>41</vt:i4>
      </vt:variant>
      <vt:variant>
        <vt:i4>0</vt:i4>
      </vt:variant>
      <vt:variant>
        <vt:i4>5</vt:i4>
      </vt:variant>
      <vt:variant>
        <vt:lpwstr/>
      </vt:variant>
      <vt:variant>
        <vt:lpwstr>_Toc252575783</vt:lpwstr>
      </vt:variant>
      <vt:variant>
        <vt:i4>1703984</vt:i4>
      </vt:variant>
      <vt:variant>
        <vt:i4>35</vt:i4>
      </vt:variant>
      <vt:variant>
        <vt:i4>0</vt:i4>
      </vt:variant>
      <vt:variant>
        <vt:i4>5</vt:i4>
      </vt:variant>
      <vt:variant>
        <vt:lpwstr/>
      </vt:variant>
      <vt:variant>
        <vt:lpwstr>_Toc252575782</vt:lpwstr>
      </vt:variant>
      <vt:variant>
        <vt:i4>1703984</vt:i4>
      </vt:variant>
      <vt:variant>
        <vt:i4>29</vt:i4>
      </vt:variant>
      <vt:variant>
        <vt:i4>0</vt:i4>
      </vt:variant>
      <vt:variant>
        <vt:i4>5</vt:i4>
      </vt:variant>
      <vt:variant>
        <vt:lpwstr/>
      </vt:variant>
      <vt:variant>
        <vt:lpwstr>_Toc252575781</vt:lpwstr>
      </vt:variant>
      <vt:variant>
        <vt:i4>1703984</vt:i4>
      </vt:variant>
      <vt:variant>
        <vt:i4>23</vt:i4>
      </vt:variant>
      <vt:variant>
        <vt:i4>0</vt:i4>
      </vt:variant>
      <vt:variant>
        <vt:i4>5</vt:i4>
      </vt:variant>
      <vt:variant>
        <vt:lpwstr/>
      </vt:variant>
      <vt:variant>
        <vt:lpwstr>_Toc252575780</vt:lpwstr>
      </vt:variant>
      <vt:variant>
        <vt:i4>1376304</vt:i4>
      </vt:variant>
      <vt:variant>
        <vt:i4>17</vt:i4>
      </vt:variant>
      <vt:variant>
        <vt:i4>0</vt:i4>
      </vt:variant>
      <vt:variant>
        <vt:i4>5</vt:i4>
      </vt:variant>
      <vt:variant>
        <vt:lpwstr/>
      </vt:variant>
      <vt:variant>
        <vt:lpwstr>_Toc252575779</vt:lpwstr>
      </vt:variant>
      <vt:variant>
        <vt:i4>3080230</vt:i4>
      </vt:variant>
      <vt:variant>
        <vt:i4>12</vt:i4>
      </vt:variant>
      <vt:variant>
        <vt:i4>0</vt:i4>
      </vt:variant>
      <vt:variant>
        <vt:i4>5</vt:i4>
      </vt:variant>
      <vt:variant>
        <vt:lpwstr>http://www.engr.psu.edu/BIM/PxP</vt:lpwstr>
      </vt:variant>
      <vt:variant>
        <vt:lpwstr/>
      </vt:variant>
      <vt:variant>
        <vt:i4>1376330</vt:i4>
      </vt:variant>
      <vt:variant>
        <vt:i4>9</vt:i4>
      </vt:variant>
      <vt:variant>
        <vt:i4>0</vt:i4>
      </vt:variant>
      <vt:variant>
        <vt:i4>5</vt:i4>
      </vt:variant>
      <vt:variant>
        <vt:lpwstr>http://www.engr.psu.edu/pace</vt:lpwstr>
      </vt:variant>
      <vt:variant>
        <vt:lpwstr/>
      </vt:variant>
      <vt:variant>
        <vt:i4>2162743</vt:i4>
      </vt:variant>
      <vt:variant>
        <vt:i4>6</vt:i4>
      </vt:variant>
      <vt:variant>
        <vt:i4>0</vt:i4>
      </vt:variant>
      <vt:variant>
        <vt:i4>5</vt:i4>
      </vt:variant>
      <vt:variant>
        <vt:lpwstr>http://www.opp.psu.edu/</vt:lpwstr>
      </vt:variant>
      <vt:variant>
        <vt:lpwstr/>
      </vt:variant>
      <vt:variant>
        <vt:i4>541392945</vt:i4>
      </vt:variant>
      <vt:variant>
        <vt:i4>3</vt:i4>
      </vt:variant>
      <vt:variant>
        <vt:i4>0</vt:i4>
      </vt:variant>
      <vt:variant>
        <vt:i4>5</vt:i4>
      </vt:variant>
      <vt:variant>
        <vt:lpwstr>http://www.construction‐institute.org/</vt:lpwstr>
      </vt:variant>
      <vt:variant>
        <vt:lpwstr/>
      </vt:variant>
      <vt:variant>
        <vt:i4>4522050</vt:i4>
      </vt:variant>
      <vt:variant>
        <vt:i4>0</vt:i4>
      </vt:variant>
      <vt:variant>
        <vt:i4>0</vt:i4>
      </vt:variant>
      <vt:variant>
        <vt:i4>5</vt:i4>
      </vt:variant>
      <vt:variant>
        <vt:lpwstr>http://www.pankowfoundation.org/</vt:lpwstr>
      </vt:variant>
      <vt:variant>
        <vt:lpwstr/>
      </vt:variant>
      <vt:variant>
        <vt:i4>5374018</vt:i4>
      </vt:variant>
      <vt:variant>
        <vt:i4>-1</vt:i4>
      </vt:variant>
      <vt:variant>
        <vt:i4>1104</vt:i4>
      </vt:variant>
      <vt:variant>
        <vt:i4>1</vt:i4>
      </vt:variant>
      <vt:variant>
        <vt:lpwstr>http://www.pankowfoundation.org/images/pankow_site_logo.gif</vt:lpwstr>
      </vt:variant>
      <vt:variant>
        <vt:lpwstr/>
      </vt:variant>
      <vt:variant>
        <vt:i4>6422626</vt:i4>
      </vt:variant>
      <vt:variant>
        <vt:i4>-1</vt:i4>
      </vt:variant>
      <vt:variant>
        <vt:i4>1107</vt:i4>
      </vt:variant>
      <vt:variant>
        <vt:i4>1</vt:i4>
      </vt:variant>
      <vt:variant>
        <vt:lpwstr>http://solar.psu.edu/2007/images/team_sponsor_logos/opp.jpg</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BIM PROJECT EXECUTION PLAN</dc:title>
  <dc:creator>Colleen Kasprzak;Ralph Kreider</dc:creator>
  <cp:lastModifiedBy>Ralph G Kreider</cp:lastModifiedBy>
  <cp:revision>4</cp:revision>
  <cp:lastPrinted>2010-06-16T00:41:00Z</cp:lastPrinted>
  <dcterms:created xsi:type="dcterms:W3CDTF">2010-06-15T20:47:00Z</dcterms:created>
  <dcterms:modified xsi:type="dcterms:W3CDTF">2010-06-16T01:00:00Z</dcterms:modified>
</cp:coreProperties>
</file>